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1846" w:rsidRPr="007A37E2" w:rsidRDefault="00C41846">
      <w:pPr>
        <w:rPr>
          <w:sz w:val="2"/>
        </w:rPr>
      </w:pPr>
    </w:p>
    <w:tbl>
      <w:tblPr>
        <w:tblpPr w:leftFromText="180" w:rightFromText="180" w:vertAnchor="page" w:horzAnchor="margin" w:tblpY="2311"/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39"/>
        <w:gridCol w:w="4612"/>
        <w:gridCol w:w="4755"/>
      </w:tblGrid>
      <w:tr w:rsidR="001518D1" w:rsidRPr="005B4876" w:rsidTr="00144EE2">
        <w:trPr>
          <w:trHeight w:val="675"/>
        </w:trPr>
        <w:tc>
          <w:tcPr>
            <w:tcW w:w="10206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1518D1" w:rsidRDefault="001518D1" w:rsidP="001518D1">
            <w:pPr>
              <w:pStyle w:val="1"/>
              <w:spacing w:line="240" w:lineRule="atLeast"/>
              <w:jc w:val="center"/>
              <w:rPr>
                <w:b/>
              </w:rPr>
            </w:pPr>
            <w:r w:rsidRPr="00F76CF6">
              <w:rPr>
                <w:b/>
              </w:rPr>
              <w:t>Раздел 1</w:t>
            </w:r>
          </w:p>
          <w:p w:rsidR="00F76CF6" w:rsidRPr="00F76CF6" w:rsidRDefault="00F76CF6" w:rsidP="001518D1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</w:p>
        </w:tc>
      </w:tr>
      <w:tr w:rsidR="001518D1" w:rsidRPr="005B4876" w:rsidTr="00144EE2">
        <w:trPr>
          <w:trHeight w:hRule="exact" w:val="510"/>
        </w:trPr>
        <w:tc>
          <w:tcPr>
            <w:tcW w:w="10206" w:type="dxa"/>
            <w:gridSpan w:val="3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1518D1" w:rsidRPr="005B4876" w:rsidTr="00144EE2">
        <w:trPr>
          <w:trHeight w:hRule="exact" w:val="510"/>
        </w:trPr>
        <w:tc>
          <w:tcPr>
            <w:tcW w:w="10206" w:type="dxa"/>
            <w:gridSpan w:val="3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1518D1" w:rsidRPr="005B4876" w:rsidTr="00144EE2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839" w:type="dxa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12" w:type="dxa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754" w:type="dxa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1518D1" w:rsidRPr="005B4876" w:rsidTr="00144EE2">
        <w:tblPrEx>
          <w:tblLook w:val="0000" w:firstRow="0" w:lastRow="0" w:firstColumn="0" w:lastColumn="0" w:noHBand="0" w:noVBand="0"/>
        </w:tblPrEx>
        <w:trPr>
          <w:trHeight w:val="311"/>
        </w:trPr>
        <w:tc>
          <w:tcPr>
            <w:tcW w:w="839" w:type="dxa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12" w:type="dxa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754" w:type="dxa"/>
            <w:vAlign w:val="center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1518D1" w:rsidRPr="005B4876" w:rsidTr="00144EE2">
        <w:tblPrEx>
          <w:tblLook w:val="0000" w:firstRow="0" w:lastRow="0" w:firstColumn="0" w:lastColumn="0" w:noHBand="0" w:noVBand="0"/>
        </w:tblPrEx>
        <w:trPr>
          <w:trHeight w:val="311"/>
        </w:trPr>
        <w:tc>
          <w:tcPr>
            <w:tcW w:w="839" w:type="dxa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12" w:type="dxa"/>
          </w:tcPr>
          <w:p w:rsidR="001518D1" w:rsidRPr="005A5528" w:rsidRDefault="001518D1" w:rsidP="00CE5394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754" w:type="dxa"/>
          </w:tcPr>
          <w:p w:rsidR="001518D1" w:rsidRPr="00C073BD" w:rsidRDefault="00C073BD" w:rsidP="0057259E">
            <w:pPr>
              <w:pStyle w:val="a9"/>
              <w:jc w:val="center"/>
            </w:pPr>
            <w:r w:rsidRPr="00C073BD">
              <w:t xml:space="preserve">Новосибирская область, Искитимский район, Легостаевский сельсовет, </w:t>
            </w:r>
            <w:r w:rsidR="0057259E">
              <w:t>село Легостаево</w:t>
            </w:r>
          </w:p>
        </w:tc>
      </w:tr>
      <w:tr w:rsidR="001518D1" w:rsidRPr="005B4876" w:rsidTr="00144EE2">
        <w:tblPrEx>
          <w:tblLook w:val="0000" w:firstRow="0" w:lastRow="0" w:firstColumn="0" w:lastColumn="0" w:noHBand="0" w:noVBand="0"/>
        </w:tblPrEx>
        <w:trPr>
          <w:trHeight w:val="311"/>
        </w:trPr>
        <w:tc>
          <w:tcPr>
            <w:tcW w:w="839" w:type="dxa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12" w:type="dxa"/>
          </w:tcPr>
          <w:p w:rsidR="001518D1" w:rsidRPr="005A5528" w:rsidRDefault="001518D1" w:rsidP="00CE5394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1518D1" w:rsidRPr="005A5528" w:rsidRDefault="001518D1" w:rsidP="00CE5394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754" w:type="dxa"/>
          </w:tcPr>
          <w:p w:rsidR="00CE5394" w:rsidRDefault="00CE5394" w:rsidP="00CE5394">
            <w:pPr>
              <w:jc w:val="center"/>
              <w:rPr>
                <w:sz w:val="20"/>
              </w:rPr>
            </w:pPr>
          </w:p>
          <w:p w:rsidR="001518D1" w:rsidRPr="005A5528" w:rsidRDefault="0057259E" w:rsidP="0057259E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3968331</w:t>
            </w:r>
            <w:r w:rsidR="001518D1" w:rsidRPr="005A5528">
              <w:rPr>
                <w:sz w:val="20"/>
                <w:lang w:val="en-US"/>
              </w:rPr>
              <w:t xml:space="preserve"> кв.м ± </w:t>
            </w:r>
            <w:r>
              <w:rPr>
                <w:sz w:val="20"/>
              </w:rPr>
              <w:t>34861</w:t>
            </w:r>
            <w:r w:rsidR="001518D1" w:rsidRPr="005A5528">
              <w:rPr>
                <w:sz w:val="20"/>
                <w:lang w:val="en-US"/>
              </w:rPr>
              <w:t xml:space="preserve"> кв.м</w:t>
            </w:r>
          </w:p>
        </w:tc>
      </w:tr>
      <w:tr w:rsidR="001518D1" w:rsidRPr="005B4876" w:rsidTr="00144EE2">
        <w:tblPrEx>
          <w:tblLook w:val="0000" w:firstRow="0" w:lastRow="0" w:firstColumn="0" w:lastColumn="0" w:noHBand="0" w:noVBand="0"/>
        </w:tblPrEx>
        <w:trPr>
          <w:trHeight w:val="664"/>
        </w:trPr>
        <w:tc>
          <w:tcPr>
            <w:tcW w:w="839" w:type="dxa"/>
          </w:tcPr>
          <w:p w:rsidR="001518D1" w:rsidRPr="005A5528" w:rsidRDefault="001518D1" w:rsidP="001518D1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12" w:type="dxa"/>
          </w:tcPr>
          <w:p w:rsidR="001518D1" w:rsidRPr="005A5528" w:rsidRDefault="001518D1" w:rsidP="00CE5394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754" w:type="dxa"/>
          </w:tcPr>
          <w:p w:rsidR="001518D1" w:rsidRPr="005A5528" w:rsidRDefault="001518D1" w:rsidP="00CE5394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  <w:lang w:val="en-US"/>
              </w:rPr>
              <w:t>–</w:t>
            </w:r>
          </w:p>
        </w:tc>
      </w:tr>
    </w:tbl>
    <w:p w:rsidR="001518D1" w:rsidRPr="00F76CF6" w:rsidRDefault="001518D1" w:rsidP="001518D1">
      <w:pPr>
        <w:pStyle w:val="a9"/>
        <w:jc w:val="center"/>
        <w:rPr>
          <w:b/>
          <w:caps/>
          <w:sz w:val="24"/>
          <w:szCs w:val="24"/>
        </w:rPr>
      </w:pPr>
      <w:r w:rsidRPr="00F76CF6">
        <w:rPr>
          <w:b/>
          <w:caps/>
          <w:sz w:val="24"/>
          <w:szCs w:val="24"/>
        </w:rPr>
        <w:t>ОПИСАНИЕ МЕСТОПОЛОЖЕНИЯ ГРАНИЦ</w:t>
      </w:r>
    </w:p>
    <w:p w:rsidR="001518D1" w:rsidRPr="00F76CF6" w:rsidRDefault="001518D1" w:rsidP="001518D1">
      <w:pPr>
        <w:pStyle w:val="a9"/>
        <w:jc w:val="center"/>
        <w:rPr>
          <w:b/>
          <w:u w:val="single"/>
        </w:rPr>
      </w:pPr>
      <w:r w:rsidRPr="00F76CF6">
        <w:rPr>
          <w:b/>
          <w:u w:val="single"/>
        </w:rPr>
        <w:t xml:space="preserve">Новосибирская область, Искитимский район, </w:t>
      </w:r>
      <w:r w:rsidR="00C073BD" w:rsidRPr="00F76CF6">
        <w:rPr>
          <w:b/>
          <w:u w:val="single"/>
        </w:rPr>
        <w:t>Легостаевский</w:t>
      </w:r>
      <w:r w:rsidRPr="00F76CF6">
        <w:rPr>
          <w:b/>
          <w:u w:val="single"/>
        </w:rPr>
        <w:t xml:space="preserve"> сельсовет, </w:t>
      </w:r>
      <w:r w:rsidR="0057259E">
        <w:rPr>
          <w:b/>
          <w:u w:val="single"/>
        </w:rPr>
        <w:t>село Легостаево</w:t>
      </w:r>
    </w:p>
    <w:p w:rsidR="00CD5F4B" w:rsidRDefault="001518D1" w:rsidP="001518D1">
      <w:pPr>
        <w:tabs>
          <w:tab w:val="left" w:pos="2738"/>
        </w:tabs>
        <w:jc w:val="center"/>
        <w:rPr>
          <w:sz w:val="20"/>
        </w:rPr>
      </w:pPr>
      <w:r w:rsidRPr="00F76CF6">
        <w:rPr>
          <w:b/>
          <w:sz w:val="20"/>
        </w:rPr>
        <w:t>(наименование объекта,</w:t>
      </w:r>
      <w:r w:rsidR="00A80C56" w:rsidRPr="00F76CF6">
        <w:rPr>
          <w:b/>
          <w:sz w:val="20"/>
        </w:rPr>
        <w:t xml:space="preserve"> </w:t>
      </w:r>
      <w:r w:rsidRPr="00F76CF6">
        <w:rPr>
          <w:b/>
          <w:sz w:val="20"/>
        </w:rPr>
        <w:t>местоположение границ которого описано (дал</w:t>
      </w:r>
      <w:r w:rsidR="00CD5F4B" w:rsidRPr="00F76CF6">
        <w:rPr>
          <w:b/>
          <w:sz w:val="20"/>
        </w:rPr>
        <w:t>ее объект)</w:t>
      </w:r>
    </w:p>
    <w:p w:rsidR="00CD5F4B" w:rsidRDefault="00CD5F4B">
      <w:pPr>
        <w:rPr>
          <w:sz w:val="20"/>
        </w:rPr>
      </w:pPr>
      <w:r>
        <w:rPr>
          <w:sz w:val="20"/>
        </w:rPr>
        <w:br w:type="page"/>
      </w:r>
    </w:p>
    <w:p w:rsidR="00CD5F4B" w:rsidRDefault="00CD5F4B" w:rsidP="00CD5F4B">
      <w:pPr>
        <w:rPr>
          <w:sz w:val="20"/>
          <w:szCs w:val="20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276"/>
        <w:gridCol w:w="1275"/>
        <w:gridCol w:w="2552"/>
        <w:gridCol w:w="1986"/>
        <w:gridCol w:w="1558"/>
      </w:tblGrid>
      <w:tr w:rsidR="00CD5F4B" w:rsidTr="00EB436F">
        <w:trPr>
          <w:trHeight w:val="430"/>
        </w:trPr>
        <w:tc>
          <w:tcPr>
            <w:tcW w:w="1006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CD5F4B" w:rsidRPr="00F76CF6" w:rsidRDefault="00CD5F4B">
            <w:pPr>
              <w:pStyle w:val="1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t>Раздел 2</w:t>
            </w:r>
          </w:p>
        </w:tc>
      </w:tr>
      <w:tr w:rsidR="00CD5F4B" w:rsidTr="00EB436F">
        <w:trPr>
          <w:trHeight w:val="325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CD5F4B" w:rsidTr="00EB436F">
        <w:trPr>
          <w:trHeight w:val="316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 w:rsidP="00F76CF6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 xml:space="preserve">МСК НСО Зона </w:t>
            </w:r>
            <w:r w:rsidR="00F76CF6">
              <w:rPr>
                <w:sz w:val="20"/>
                <w:u w:val="single"/>
              </w:rPr>
              <w:t>4</w:t>
            </w:r>
          </w:p>
        </w:tc>
      </w:tr>
      <w:tr w:rsidR="00CD5F4B" w:rsidTr="00EB436F">
        <w:trPr>
          <w:trHeight w:val="321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CD5F4B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CD5F4B" w:rsidRDefault="00CD5F4B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CD5F4B" w:rsidTr="00EB436F">
        <w:trPr>
          <w:trHeight w:val="102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</w:tr>
      <w:tr w:rsidR="00CD5F4B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446861.96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446862.51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4255216.88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446801.70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4255256.39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446800.48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4255320.89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446753.65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4255326.95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446744.63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4255310.24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446727.56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4255215.74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446626.44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4255212.50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446627.68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4255453.04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446659.26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4255510.79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446668.26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4255750.82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446611.96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4255766.63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446500.28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4255693.79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446463.64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4255675.67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446377.07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4255653.89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446255.07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4255631.09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446102.42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4255600.13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446098.03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4255625.84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446095.10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4255644.02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446055.93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4255688.45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446009.96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4255666.82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446011.38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4255654.43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445956.62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4255638.44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445923.04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4255626.02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445845.05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4255607.87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445763.58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4255613.57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445689.71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4255638.14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445657.67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4255645.37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445620.92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4255652.39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445594.52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4255671.59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445552.28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4255676.96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445509.91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4255663.46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445490.44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4255671.47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445428.82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4255712.42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445384.60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4255735.46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445382.79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4255727.33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445376.04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4255733.09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445349.97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4255738.46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445323.71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4255743.23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445268.86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4255729.94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445235.42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4255717.94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445203.32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4255707.92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445072.29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4255629.38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445028.80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4255603.31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445029.98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4255618.19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445014.17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4255650.23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445029.16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4255662.11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444994.39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4255695.89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444984.79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4255703.03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444971.10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4255740.92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42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444961.27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4255757.87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444950.57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4255768.37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444946.02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4255772.84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444928.50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4255802.69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444890.43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4255797.59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444872.13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4255794.95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444858.66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4255784.93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444854.32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4255772.78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444849.97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4255766.69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444832.18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4255789.28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444823.65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4255785.86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444810.37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4255834.04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444816.03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4255847.57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444821.04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4255865.54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444828.00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4255893.56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444839.32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4255927.25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444871.75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4255938.71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444886.41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4255970.21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444884.62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4256016.02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444863.21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4256044.94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444853.40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4256045.90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444851.87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4256066.21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444832.59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4256080.46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444817.87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4256102.81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444809.84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4256103.62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444799.09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4256120.51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444786.01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4256160.29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444784.96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4256175.17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444777.10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4256201.69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444771.51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4256237.78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444745.51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4256239.76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444751.92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4256281.79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444805.21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4256452.79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444826.27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4256517.92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444867.34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4256656.67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444852.72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4256669.09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444796.31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4256708.03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444783.28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4256719.70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444696.64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4256814.11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444728.93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4256836.46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444707.21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4256877.71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444765.70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4256964.59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444815.22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4256989.61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444923.54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4257057.59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444939.08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4257104.18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444927.96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4257169.19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444920.07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4257186.83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444773.65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4257308.21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444751.73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4257311.33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444619.77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4257225.41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444441.08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4257082.40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444396.87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4257036.47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444418.67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4256993.03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444455.98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4256967.44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444327.27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4256848.25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444332.64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4256835.98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444323.11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4256828.66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444239.44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4256780.18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444231.01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4256772.11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444221.48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4256757.80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444226.74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4256742.29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444216.05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4256732.48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444202.31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4256732.87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444177.90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4256709.74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444166.09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4256693.24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444158.26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4256681.33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444150.43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4256669.39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444133.18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4256656.67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444134.90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4256640.26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444097.74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4256589.50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444087.78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4256592.23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444077.25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4256595.11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444057.63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4256564.45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444124.16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4256513.54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444108.64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4256472.98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444092.20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4256453.18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444084.29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4256453.51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444067.70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4256427.35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444024.43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4256375.96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444015.50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4256362.07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444014.42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4256342.12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444015.73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4256300.63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444022.60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4256241.71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444006.67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4256238.53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443979.62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4256182.79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443937.95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4256204.90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443928.71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4256209.34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443915.96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4256217.05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443908.14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4256222.54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443896.29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4256232.53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443890.62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4256235.05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443886.47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4256231.54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443885.41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4256229.11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443882.74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4256222.99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443874.49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4256217.89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443861.93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4256212.55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443838.78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4256206.46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443815.02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4256203.82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443794.67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4256203.31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443785.60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4256206.61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443707.81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4256227.97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443670.07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4256204.39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443670.57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4256147.27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443663.55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4256081.63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443693.59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4256073.17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443728.27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4256059.25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443764.66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4256047.43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443791.59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4256042.36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443798.03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4256037.71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443863.61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4256042.54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443895.65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4256017.49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443918.68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4255985.42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443914.20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4255987.25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443872.73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4255934.81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443825.76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4255887.35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443818.71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4255880.78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443806.51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4255861.64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443779.99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4255820.78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443763.02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4255789.46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443746.81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4255759.64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443733.06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4255759.55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443717.45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4255765.34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443690.10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4255704.89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443682.09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4255699.13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443665.71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4255701.14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443639.53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4255629.86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443623.98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4255586.09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443642.59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4255584.14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443645.15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4255566.47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443629.03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4255565.06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443627.61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4255556.51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443634.72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4255543.94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443641.36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4255541.54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443649.89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4255533.47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443642.54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4255524.26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443647.90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4255501.16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443647.93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4255477.64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443652.81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4255458.83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443659.57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4255424.60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443662.96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4255407.65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443659.95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4255399.01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443655.44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4255391.09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443618.27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4255370.33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443609.06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4255365.17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443615.04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4255346.27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443617.11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4255334.69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443614.10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4255323.77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443610.72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4255318.16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443590.80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4255304.21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443578.77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4255287.29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443575.02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4255277.51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443584.41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4255268.48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443644.54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4255247.42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443642.17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4255233.05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443613.89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4255179.44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443437.73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4255135.88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443404.69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4255130.81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443334.85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4255005.38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443230.61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4255022.42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443222.37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4255007.66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443212.50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4254994.19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443198.49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4254988.19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443181.49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4254983.84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443166.48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4254986.54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443157.67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4254993.35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443128.37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4255039.43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443123.66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4255054.64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443166.06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4255095.47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443164.91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4255123.55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443165.91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4255133.75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443158.65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4255148.30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443143.23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4255162.52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443130.53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4255170.38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443118.73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4255168.88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443081.11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4255133.45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443075.37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4255131.62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443064.78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4255133.45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443057.22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4255138.91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443055.71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4255147.97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443059.94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4255157.96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443053.89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4255164.32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443028.38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4255163.36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443004.47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4255152.26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443006.61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4255146.26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442945.83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4255100.06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442938.57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4255112.87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442923.21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4255124.84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442895.71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4255109.57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442899.13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4255095.53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442897.35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4255094.36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442898.33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4255091.69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442899.96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4255092.14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442922.66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4254999.02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442924.67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4254995.66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442908.86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4254987.53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442925.21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4254956.27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442902.35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4254955.07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442907.21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4254944.33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442904.11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4254942.74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442915.35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4254917.96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442950.66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4254932.84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442948.47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4254937.19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442954.30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4254939.74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442953.23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4254942.02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442966.89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4254947.24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442971.20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4254940.31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442982.65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4254947.84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442979.94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4254952.22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442983.29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4254953.54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443023.04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4254890.72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442923.64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4254841.55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442910.67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4254835.37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442910.57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4254831.86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443034.65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4254856.85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443045.22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4254859.31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443105.87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4254880.01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443253.66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4254899.21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443264.74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4254900.83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443265.61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4254874.61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443353.89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4254843.74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443358.47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4254858.62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443427.79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4254850.97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443434.30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4254826.16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443482.55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4254841.25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443617.80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4254886.37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443628.11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4254898.04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443679.61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4254929.06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443684.40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4254930.59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443819.16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4254981.44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443864.89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4254993.71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443868.28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4255011.68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443879.12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4255029.92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443912.64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4255046.69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443911.50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4255071.53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443946.03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4255095.92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444037.75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4255106.57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444054.28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4255166.81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444120.58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4255261.37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444155.38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4255297.88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444270.58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4255365.89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444276.78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4255363.43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444269.04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4255352.09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444279.34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4255348.01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444278.33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4255335.56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444274.81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4255310.39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444272.21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4255291.85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444266.50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4255254.26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444264.92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4255241.69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444261.27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4255212.59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444259.51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4255198.79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444254.29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4255151.21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444254.20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4255121.84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444257.24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4255107.26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444260.24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4255092.83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444286.11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4255054.52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444288.32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4255051.28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444319.81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4255008.23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7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444342.88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4254968.30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444357.09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4254941.21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444366.90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4254917.54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444368.85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4254896.39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444368.27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4254870.11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444354.54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4254799.07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444335.56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4254701.84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444312.69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4254704.84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444262.05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4254711.38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444261.53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4254724.46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318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444213.57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4254751.46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444161.23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4254720.59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444144.02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4254681.86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444156.92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4254662.48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444169.83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4254652.43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444222.17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4254602.90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444239.81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4254575.36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444258.17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4254543.05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444353.94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4254443.87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444365.27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4254438.83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444368.59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4254439.82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444371.40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4254427.55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444385.74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4254431.81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444378.86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4254361.46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444373.59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4254307.61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444361.35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4254308.39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444242.49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4254330.26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444224.63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4254317.96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444202.30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4254199.52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444167.69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4254119.09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444216.20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4254106.40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444214.12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4254056.75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444213.91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4254025.91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444306.00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4254022.85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444323.63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4254020.69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444316.77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4253992.46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444343.35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4253993.63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444340.80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4253905.19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444354.41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4253856.41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444400.42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4253787.50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444444.31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4253731.19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444519.64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4253670.86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444539.54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4253638.49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444542.91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4253636.21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444560.45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4253625.23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444568.75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4253611.76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444593.19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4253540.63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444615.26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4253475.53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444648.99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4253440.37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444640.57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4253405.69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444658.87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4253293.07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444659.12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4253283.71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444651.55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4253254.79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444644.93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4253236.64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444634.90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4253233.61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444601.81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4253223.50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444468.14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4253214.83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444464.90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4253197.79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444461.65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4253180.72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444473.56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4253100.56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444491.96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4253031.23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444512.52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4252941.29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444529.84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4252942.94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444555.28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4252908.71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444598.60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4252827.47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444641.90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4252765.40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444696.01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4252717.79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444718.26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4252732.70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444727.98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4252742.72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444744.77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4252761.14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444744.43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4252778.96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444840.23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4252816.91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444803.53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4252857.95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444771.99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4252900.34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444754.29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4252933.19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444729.96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4252988.33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444718.16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4253049.56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385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444726.90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4253137.88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444759.78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4253178.05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444748.13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4253212.46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444725.95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4253236.07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444795.19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4253210.96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444924.14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4252879.01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444972.30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4252817.06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444991.51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4252770.98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445171.35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4252834.40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445016.72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4252952.72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445003.12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4253000.69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445007.19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4253021.60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445033.65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4253067.92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445053.62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4253168.36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445108.85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4253126.21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445150.60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4253103.08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445241.88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4253079.41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445251.07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4253133.59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445321.24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4253119.16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445344.80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4253177.36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445363.85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4253208.20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445382.11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4253252.54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445392.86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4253245.34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445400.99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4253257.01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445449.75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4253314.28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445467.36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4253369.36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445400.59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4253381.84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445331.31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4253393.39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445197.19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4253433.50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445165.92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4253459.90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445142.96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4253479.25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444999.96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4253528.33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444952.79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4253544.77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444946.32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4253547.02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444905.26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4253547.44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444856.78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4253561.90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444863.82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4253577.56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444841.53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4253586.56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444835.27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4253571.68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444769.58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4253598.80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444710.52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4253613.50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444651.21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4253622.71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444617.03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4253639.57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444534.40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4253690.69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444527.36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4253678.90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444485.32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4253710.97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444448.42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4253741.30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444404.37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4253797.40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444377.18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4253840.72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444360.79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4253873.42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444352.60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4253904.95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444360.03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4253992.43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444377.76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4254173.33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444424.74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4254168.11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444427.97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4254182.12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444473.09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4254240.29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444494.15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4254233.21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444507.18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4254269.45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444512.05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4254282.44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444519.44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4254316.58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444523.76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4254324.14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444537.33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4254316.37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444554.09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4254343.19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444544.86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4254374.69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444567.89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4254376.94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444579.23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4254386.21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444577.55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4254408.89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452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444553.19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4254425.03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444562.96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4254442.04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444590.85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4254441.29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444614.10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4254446.69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444668.12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4254466.04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444674.89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4254476.51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444689.89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4254501.02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444690.39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4254504.62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444693.02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4254523.46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444723.40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4254515.60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444769.25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4254523.43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444784.94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4254525.77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444819.32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4254551.48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444843.05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4254563.09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444925.66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4254569.84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444955.24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4254581.42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444957.14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4254594.29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444969.62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4254598.46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444976.05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4254598.43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444980.97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4254585.59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444990.43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4254577.64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445013.99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4254589.34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445022.32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4254587.84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445035.94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4254576.47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445078.69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4254540.50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445072.26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4254522.71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445053.92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4254504.29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445052.48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4254489.14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445061.20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4254474.47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445058.97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4254464.81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445049.30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4254452.90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445021.42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4254433.55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445010.64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4254419.03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445012.12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4254401.54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445020.68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4254386.30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445054.14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4254359.87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445094.66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4254343.88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445117.11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4254341.21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445127.15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4254344.21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445163.71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4254360.50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445158.19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4254375.29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445132.01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4254432.02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445099.59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4254514.94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445087.26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4254596.12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445085.26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4254619.04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445100.22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4254698.21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445105.18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4254741.47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445137.38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4254902.90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445235.88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4255059.44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445276.94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4255132.28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445283.56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4255174.64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445280.91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4255211.75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445275.61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4255256.78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445263.69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4255301.84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445226.61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4255379.96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445184.24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4255436.93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445148.48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4255485.92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445115.38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4255537.61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445094.19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4255576.01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445087.91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4255606.31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445186.42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4255671.20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445229.97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4255692.47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445291.63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4255713.65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445325.16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4255718.39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445351.59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4255713.14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445377.59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4255700.09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445391.11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4255695.47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519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445393.30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4255693.67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445386.44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4255685.96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445389.91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4255662.95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445405.08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4255636.04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445442.50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4255575.29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445452.25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4255560.92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445446.45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4255558.34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445498.37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4255489.04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445536.65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4255500.08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445543.03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4255451.72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445562.82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4255374.77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445565.86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4255359.17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445592.17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4255346.00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445585.88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4255329.56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445595.37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4255313.84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445593.09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4255312.13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445618.13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4255273.64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445618.54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4255246.25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445578.71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4255189.82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445565.28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4255158.44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445567.02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4255118.54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445556.24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4255111.88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445561.74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4255087.94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445540.04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4255101.86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445523.66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4255085.45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445511.13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4254971.24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445542.84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4254971.42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445568.84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4255013.69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445578.89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4255024.28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445602.90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4255032.65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445633.56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4255024.67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445647.56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4255028.27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445661.91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4255029.35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445671.46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4255031.30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445719.71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4255064.33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445791.24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4255126.79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445801.43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4255137.11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445907.72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4255188.41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445927.16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4255189.46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445904.53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4255065.44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445904.93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4254912.44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445909.87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4254901.34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445993.54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4254904.97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446123.77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4254930.89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446128.57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4254944.66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446147.55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4255110.62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446173.75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4255122.62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7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446190.99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4255146.08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446201.61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4255153.67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446223.77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4255157.09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446238.91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4255161.41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446248.05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4255166.39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446303.17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4255168.49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446304.17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4255172.66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446345.05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4255172.90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446393.41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4255174.43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446443.27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4255178.33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446557.21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4255189.97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446586.32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4255190.39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446659.50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4255186.49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446728.53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4255190.84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446725.74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4255139.99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446759.55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4255129.91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340C79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446861.96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4255151.84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0C79" w:rsidRDefault="00340C79" w:rsidP="00340C79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0C79" w:rsidRDefault="00340C79" w:rsidP="00340C79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CD5F4B" w:rsidTr="00EB436F">
        <w:trPr>
          <w:trHeight w:val="397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CD5F4B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CD5F4B" w:rsidRDefault="00CD5F4B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lastRenderedPageBreak/>
              <w:t>характерных точек части границы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Координаты, м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</w:t>
            </w:r>
            <w:r>
              <w:rPr>
                <w:sz w:val="20"/>
              </w:rPr>
              <w:lastRenderedPageBreak/>
              <w:t xml:space="preserve">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Средняя </w:t>
            </w:r>
            <w:r>
              <w:rPr>
                <w:sz w:val="20"/>
              </w:rPr>
              <w:lastRenderedPageBreak/>
              <w:t>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Описание </w:t>
            </w:r>
            <w:r>
              <w:rPr>
                <w:sz w:val="20"/>
              </w:rPr>
              <w:lastRenderedPageBreak/>
              <w:t>обозначения точки на местности (при наличии)</w:t>
            </w:r>
          </w:p>
        </w:tc>
      </w:tr>
      <w:tr w:rsidR="00CD5F4B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</w:tr>
      <w:tr w:rsidR="00CD5F4B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CD5F4B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b"/>
              <w:jc w:val="center"/>
            </w:pPr>
            <w:r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</w:tr>
      <w:tr w:rsidR="00CD5F4B" w:rsidTr="00EB436F">
        <w:trPr>
          <w:trHeight w:val="243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Текстовое описание местоположения границ объекта</w:t>
            </w:r>
          </w:p>
        </w:tc>
      </w:tr>
      <w:tr w:rsidR="00CD5F4B" w:rsidTr="00EB436F">
        <w:trPr>
          <w:trHeight w:val="243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CD5F4B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точки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до</w:t>
            </w:r>
            <w:r>
              <w:rPr>
                <w:sz w:val="20"/>
              </w:rPr>
              <w:t>точки</w:t>
            </w:r>
          </w:p>
        </w:tc>
        <w:tc>
          <w:tcPr>
            <w:tcW w:w="737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</w:tr>
      <w:tr w:rsidR="00CD5F4B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275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332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389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446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503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560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F4414D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414D" w:rsidRDefault="00F4414D" w:rsidP="00F4414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414D" w:rsidRPr="00F76CF6" w:rsidRDefault="00F4414D" w:rsidP="00F4414D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</w:tbl>
    <w:p w:rsidR="00AB6214" w:rsidRDefault="00AB6214">
      <w:pPr>
        <w:rPr>
          <w:sz w:val="20"/>
        </w:rPr>
      </w:pPr>
    </w:p>
    <w:p w:rsidR="00EB436F" w:rsidRDefault="00EB436F">
      <w:pPr>
        <w:rPr>
          <w:sz w:val="20"/>
        </w:rPr>
      </w:pPr>
      <w:r>
        <w:rPr>
          <w:sz w:val="20"/>
        </w:rPr>
        <w:br w:type="page"/>
      </w:r>
    </w:p>
    <w:tbl>
      <w:tblPr>
        <w:tblW w:w="100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992"/>
        <w:gridCol w:w="992"/>
        <w:gridCol w:w="991"/>
        <w:gridCol w:w="1133"/>
        <w:gridCol w:w="1558"/>
        <w:gridCol w:w="1558"/>
        <w:gridCol w:w="1417"/>
      </w:tblGrid>
      <w:tr w:rsidR="00CD5F4B" w:rsidTr="00EB436F">
        <w:trPr>
          <w:trHeight w:val="444"/>
        </w:trPr>
        <w:tc>
          <w:tcPr>
            <w:tcW w:w="1005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CD5F4B" w:rsidRPr="00F76CF6" w:rsidRDefault="00CD5F4B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lastRenderedPageBreak/>
              <w:t>Раздел 3</w:t>
            </w:r>
          </w:p>
        </w:tc>
      </w:tr>
      <w:tr w:rsidR="00CD5F4B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CD5F4B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 w:rsidP="00F76CF6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 xml:space="preserve">МСК НСО Зона </w:t>
            </w:r>
            <w:r w:rsidR="00F76CF6">
              <w:rPr>
                <w:sz w:val="20"/>
                <w:u w:val="single"/>
              </w:rPr>
              <w:t>4</w:t>
            </w:r>
          </w:p>
        </w:tc>
      </w:tr>
      <w:tr w:rsidR="00CD5F4B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 Сведения о характерных точках границ объекта </w:t>
            </w:r>
          </w:p>
        </w:tc>
      </w:tr>
      <w:tr w:rsidR="00CD5F4B" w:rsidTr="00EB436F">
        <w:trPr>
          <w:trHeight w:val="1563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CD5F4B" w:rsidRDefault="00CD5F4B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Существующие координаты, м</w:t>
            </w:r>
          </w:p>
        </w:tc>
        <w:tc>
          <w:tcPr>
            <w:tcW w:w="2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Измененные (уточненные) координаты,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szCs w:val="20"/>
                <w:vertAlign w:val="subscript"/>
                <w:lang w:val="en-US"/>
              </w:rPr>
              <w:t>t</w:t>
            </w:r>
            <w:r>
              <w:rPr>
                <w:sz w:val="20"/>
                <w:szCs w:val="20"/>
              </w:rPr>
              <w:t>), м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CD5F4B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Y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rPr>
                <w:sz w:val="20"/>
                <w:szCs w:val="20"/>
              </w:rPr>
            </w:pPr>
          </w:p>
        </w:tc>
      </w:tr>
      <w:tr w:rsidR="00CD5F4B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a3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F4B" w:rsidRDefault="00CD5F4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CD5F4B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D5F4B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 Сведения о характерных точках части (частей) границы объекта </w:t>
            </w:r>
          </w:p>
        </w:tc>
      </w:tr>
      <w:tr w:rsidR="00CD5F4B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F4B" w:rsidRDefault="00CD5F4B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CD5F4B" w:rsidRDefault="00CD5F4B" w:rsidP="00CD5F4B"/>
    <w:p w:rsidR="008174A8" w:rsidRDefault="008174A8">
      <w:pPr>
        <w:rPr>
          <w:sz w:val="20"/>
        </w:rPr>
      </w:pPr>
      <w:r>
        <w:rPr>
          <w:sz w:val="20"/>
        </w:rPr>
        <w:br w:type="page"/>
      </w:r>
    </w:p>
    <w:p w:rsidR="008174A8" w:rsidRDefault="008174A8">
      <w:pPr>
        <w:rPr>
          <w:sz w:val="20"/>
        </w:rPr>
        <w:sectPr w:rsidR="008174A8" w:rsidSect="001518D1">
          <w:footerReference w:type="even" r:id="rId8"/>
          <w:footerReference w:type="default" r:id="rId9"/>
          <w:pgSz w:w="11906" w:h="16838" w:code="9"/>
          <w:pgMar w:top="1134" w:right="566" w:bottom="1134" w:left="1134" w:header="709" w:footer="709" w:gutter="0"/>
          <w:cols w:space="398"/>
          <w:docGrid w:linePitch="360"/>
        </w:sectPr>
      </w:pPr>
    </w:p>
    <w:p w:rsidR="00FB194A" w:rsidRDefault="005D0C84">
      <w:pPr>
        <w:rPr>
          <w:sz w:val="16"/>
          <w:szCs w:val="16"/>
        </w:rPr>
        <w:sectPr w:rsidR="00FB194A" w:rsidSect="00FB194A">
          <w:pgSz w:w="23814" w:h="16839" w:orient="landscape" w:code="8"/>
          <w:pgMar w:top="851" w:right="1134" w:bottom="709" w:left="1134" w:header="709" w:footer="709" w:gutter="0"/>
          <w:cols w:space="398"/>
          <w:docGrid w:linePitch="360"/>
        </w:sectPr>
      </w:pPr>
      <w:r w:rsidRPr="005D0C84">
        <w:rPr>
          <w:noProof/>
          <w:sz w:val="20"/>
        </w:rPr>
        <w:lastRenderedPageBreak/>
        <w:drawing>
          <wp:inline distT="0" distB="0" distL="0" distR="0">
            <wp:extent cx="13353393" cy="9437668"/>
            <wp:effectExtent l="0" t="0" r="0" b="0"/>
            <wp:docPr id="3" name="Рисунок 3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8877" cy="944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94A" w:rsidRDefault="00FB194A">
      <w:pPr>
        <w:rPr>
          <w:sz w:val="16"/>
          <w:szCs w:val="16"/>
        </w:rPr>
        <w:sectPr w:rsidR="00FB194A" w:rsidSect="00FB194A">
          <w:pgSz w:w="16839" w:h="23814" w:code="8"/>
          <w:pgMar w:top="1134" w:right="709" w:bottom="1134" w:left="851" w:header="709" w:footer="709" w:gutter="0"/>
          <w:cols w:space="398"/>
          <w:docGrid w:linePitch="360"/>
        </w:sectPr>
      </w:pPr>
      <w:r w:rsidRPr="00FB194A">
        <w:rPr>
          <w:noProof/>
          <w:sz w:val="16"/>
          <w:szCs w:val="16"/>
        </w:rPr>
        <w:lastRenderedPageBreak/>
        <w:drawing>
          <wp:inline distT="0" distB="0" distL="0" distR="0">
            <wp:extent cx="9702165" cy="13723552"/>
            <wp:effectExtent l="0" t="0" r="0" b="0"/>
            <wp:docPr id="4" name="Рисунок 4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165" cy="13723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C84" w:rsidRDefault="00FB194A">
      <w:pPr>
        <w:rPr>
          <w:sz w:val="16"/>
          <w:szCs w:val="16"/>
        </w:rPr>
      </w:pPr>
      <w:r w:rsidRPr="00FB194A">
        <w:rPr>
          <w:noProof/>
          <w:sz w:val="16"/>
          <w:szCs w:val="16"/>
        </w:rPr>
        <w:lastRenderedPageBreak/>
        <w:drawing>
          <wp:inline distT="0" distB="0" distL="0" distR="0">
            <wp:extent cx="13681710" cy="9672584"/>
            <wp:effectExtent l="0" t="0" r="0" b="0"/>
            <wp:docPr id="5" name="Рисунок 5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710" cy="967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C72" w:rsidRDefault="00FB194A">
      <w:pPr>
        <w:rPr>
          <w:sz w:val="16"/>
          <w:szCs w:val="16"/>
        </w:rPr>
        <w:sectPr w:rsidR="00507C72" w:rsidSect="00FB194A">
          <w:pgSz w:w="23814" w:h="16839" w:orient="landscape" w:code="8"/>
          <w:pgMar w:top="709" w:right="1134" w:bottom="851" w:left="1134" w:header="709" w:footer="709" w:gutter="0"/>
          <w:cols w:space="398"/>
          <w:docGrid w:linePitch="360"/>
        </w:sectPr>
      </w:pPr>
      <w:r w:rsidRPr="00FB194A">
        <w:rPr>
          <w:noProof/>
          <w:sz w:val="16"/>
          <w:szCs w:val="16"/>
        </w:rPr>
        <w:lastRenderedPageBreak/>
        <w:drawing>
          <wp:inline distT="0" distB="0" distL="0" distR="0">
            <wp:extent cx="13681710" cy="9672584"/>
            <wp:effectExtent l="0" t="0" r="0" b="0"/>
            <wp:docPr id="6" name="Рисунок 6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Землеустройство_Юля\ИСКИТИМ\! ГЕНЕРАЛЬНЫЙ ПЛАН ПОСЕЛЕНИЯ\ИЗ МИНСТРОЯ_на коррекцию\ОПИСАНИЕ МЕСТОПОЛОЖЕНИЯ ГРАНИЦ НАСЕЛЕННЫХ ПУНКТОВ\с. Легостаево\план границ ЛЕГОС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710" cy="967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36F" w:rsidRPr="007A37E2" w:rsidRDefault="00EB436F" w:rsidP="00EB436F">
      <w:pPr>
        <w:rPr>
          <w:sz w:val="2"/>
        </w:rPr>
      </w:pPr>
    </w:p>
    <w:tbl>
      <w:tblPr>
        <w:tblpPr w:leftFromText="180" w:rightFromText="180" w:vertAnchor="page" w:horzAnchor="margin" w:tblpY="2311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4648"/>
        <w:gridCol w:w="4791"/>
      </w:tblGrid>
      <w:tr w:rsidR="00EB436F" w:rsidRPr="005B4876" w:rsidTr="005372DF">
        <w:trPr>
          <w:trHeight w:val="609"/>
        </w:trPr>
        <w:tc>
          <w:tcPr>
            <w:tcW w:w="10285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EB436F" w:rsidRDefault="00EB436F" w:rsidP="005372DF">
            <w:pPr>
              <w:pStyle w:val="1"/>
              <w:spacing w:line="240" w:lineRule="atLeast"/>
              <w:jc w:val="center"/>
              <w:rPr>
                <w:b/>
              </w:rPr>
            </w:pPr>
            <w:r w:rsidRPr="00F76CF6">
              <w:rPr>
                <w:b/>
              </w:rPr>
              <w:t>Раздел 1</w:t>
            </w:r>
          </w:p>
          <w:p w:rsidR="00EB436F" w:rsidRPr="00F76CF6" w:rsidRDefault="00EB436F" w:rsidP="005372DF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</w:p>
        </w:tc>
      </w:tr>
      <w:tr w:rsidR="00EB436F" w:rsidRPr="005B4876" w:rsidTr="005372DF">
        <w:trPr>
          <w:trHeight w:hRule="exact" w:val="460"/>
        </w:trPr>
        <w:tc>
          <w:tcPr>
            <w:tcW w:w="10285" w:type="dxa"/>
            <w:gridSpan w:val="3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EB436F" w:rsidRPr="005B4876" w:rsidTr="005372DF">
        <w:trPr>
          <w:trHeight w:hRule="exact" w:val="460"/>
        </w:trPr>
        <w:tc>
          <w:tcPr>
            <w:tcW w:w="10285" w:type="dxa"/>
            <w:gridSpan w:val="3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EB436F" w:rsidRPr="005B4876" w:rsidTr="005372DF">
        <w:tblPrEx>
          <w:tblLook w:val="0000" w:firstRow="0" w:lastRow="0" w:firstColumn="0" w:lastColumn="0" w:noHBand="0" w:noVBand="0"/>
        </w:tblPrEx>
        <w:trPr>
          <w:trHeight w:val="284"/>
        </w:trPr>
        <w:tc>
          <w:tcPr>
            <w:tcW w:w="846" w:type="dxa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48" w:type="dxa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790" w:type="dxa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EB436F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48" w:type="dxa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790" w:type="dxa"/>
            <w:vAlign w:val="center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EB436F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48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790" w:type="dxa"/>
          </w:tcPr>
          <w:p w:rsidR="00EB436F" w:rsidRPr="00C073BD" w:rsidRDefault="00EB436F" w:rsidP="005372DF">
            <w:pPr>
              <w:pStyle w:val="a9"/>
              <w:jc w:val="center"/>
            </w:pPr>
            <w:r w:rsidRPr="00C073BD">
              <w:t xml:space="preserve">Новосибирская область, Искитимский район, Легостаевский сельсовет, деревня </w:t>
            </w:r>
            <w:r>
              <w:t>Малиновка</w:t>
            </w:r>
          </w:p>
        </w:tc>
      </w:tr>
      <w:tr w:rsidR="00EB436F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48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790" w:type="dxa"/>
          </w:tcPr>
          <w:p w:rsidR="00EB436F" w:rsidRDefault="00EB436F" w:rsidP="005372DF">
            <w:pPr>
              <w:jc w:val="center"/>
              <w:rPr>
                <w:sz w:val="20"/>
              </w:rPr>
            </w:pPr>
          </w:p>
          <w:p w:rsidR="00EB436F" w:rsidRPr="005A5528" w:rsidRDefault="00EB436F" w:rsidP="005372D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1104840</w:t>
            </w:r>
            <w:r w:rsidRPr="005A5528">
              <w:rPr>
                <w:sz w:val="20"/>
                <w:lang w:val="en-US"/>
              </w:rPr>
              <w:t xml:space="preserve"> кв.м ± </w:t>
            </w:r>
            <w:r>
              <w:rPr>
                <w:sz w:val="20"/>
              </w:rPr>
              <w:t>18394</w:t>
            </w:r>
            <w:r w:rsidRPr="005A5528">
              <w:rPr>
                <w:sz w:val="20"/>
                <w:lang w:val="en-US"/>
              </w:rPr>
              <w:t xml:space="preserve"> кв.м</w:t>
            </w:r>
          </w:p>
        </w:tc>
      </w:tr>
      <w:tr w:rsidR="00EB436F" w:rsidRPr="005B4876" w:rsidTr="005372DF">
        <w:tblPrEx>
          <w:tblLook w:val="0000" w:firstRow="0" w:lastRow="0" w:firstColumn="0" w:lastColumn="0" w:noHBand="0" w:noVBand="0"/>
        </w:tblPrEx>
        <w:trPr>
          <w:trHeight w:val="599"/>
        </w:trPr>
        <w:tc>
          <w:tcPr>
            <w:tcW w:w="846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48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790" w:type="dxa"/>
          </w:tcPr>
          <w:p w:rsidR="00EB436F" w:rsidRPr="005A5528" w:rsidRDefault="00EB436F" w:rsidP="005372DF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  <w:lang w:val="en-US"/>
              </w:rPr>
              <w:t>–</w:t>
            </w:r>
          </w:p>
        </w:tc>
      </w:tr>
    </w:tbl>
    <w:p w:rsidR="00EB436F" w:rsidRPr="00F76CF6" w:rsidRDefault="00EB436F" w:rsidP="00EB436F">
      <w:pPr>
        <w:pStyle w:val="a9"/>
        <w:jc w:val="center"/>
        <w:rPr>
          <w:b/>
          <w:caps/>
          <w:sz w:val="24"/>
          <w:szCs w:val="24"/>
        </w:rPr>
      </w:pPr>
      <w:r w:rsidRPr="00F76CF6">
        <w:rPr>
          <w:b/>
          <w:caps/>
          <w:sz w:val="24"/>
          <w:szCs w:val="24"/>
        </w:rPr>
        <w:t>ОПИСАНИЕ МЕСТОПОЛОЖЕНИЯ ГРАНИЦ</w:t>
      </w:r>
    </w:p>
    <w:p w:rsidR="00EB436F" w:rsidRPr="00F76CF6" w:rsidRDefault="00EB436F" w:rsidP="00EB436F">
      <w:pPr>
        <w:pStyle w:val="a9"/>
        <w:jc w:val="center"/>
        <w:rPr>
          <w:b/>
          <w:u w:val="single"/>
        </w:rPr>
      </w:pPr>
      <w:r w:rsidRPr="00F76CF6">
        <w:rPr>
          <w:b/>
          <w:u w:val="single"/>
        </w:rPr>
        <w:t xml:space="preserve">Новосибирская область, Искитимский район, Легостаевский сельсовет, деревня </w:t>
      </w:r>
      <w:r>
        <w:rPr>
          <w:b/>
          <w:u w:val="single"/>
        </w:rPr>
        <w:t>Малиновка</w:t>
      </w:r>
    </w:p>
    <w:p w:rsidR="00EB436F" w:rsidRDefault="00EB436F" w:rsidP="00EB436F">
      <w:pPr>
        <w:tabs>
          <w:tab w:val="left" w:pos="2738"/>
        </w:tabs>
        <w:jc w:val="center"/>
        <w:rPr>
          <w:sz w:val="20"/>
        </w:rPr>
      </w:pPr>
      <w:r w:rsidRPr="00F76CF6">
        <w:rPr>
          <w:b/>
          <w:sz w:val="20"/>
        </w:rPr>
        <w:t>(наименование объекта, местоположение границ которого описано (далее объект)</w:t>
      </w:r>
    </w:p>
    <w:p w:rsidR="00EB436F" w:rsidRDefault="00EB436F" w:rsidP="00EB436F">
      <w:pPr>
        <w:rPr>
          <w:sz w:val="20"/>
        </w:rPr>
      </w:pPr>
      <w:r>
        <w:rPr>
          <w:sz w:val="20"/>
        </w:rPr>
        <w:br w:type="page"/>
      </w:r>
    </w:p>
    <w:p w:rsidR="00507C72" w:rsidRDefault="00507C72" w:rsidP="00507C72">
      <w:pPr>
        <w:rPr>
          <w:sz w:val="20"/>
          <w:szCs w:val="20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276"/>
        <w:gridCol w:w="1275"/>
        <w:gridCol w:w="2552"/>
        <w:gridCol w:w="1986"/>
        <w:gridCol w:w="1558"/>
      </w:tblGrid>
      <w:tr w:rsidR="00507C72" w:rsidTr="00EB436F">
        <w:trPr>
          <w:trHeight w:val="430"/>
        </w:trPr>
        <w:tc>
          <w:tcPr>
            <w:tcW w:w="1006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507C72" w:rsidRPr="00F76CF6" w:rsidRDefault="00507C72" w:rsidP="005372DF">
            <w:pPr>
              <w:pStyle w:val="1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t>Раздел 2</w:t>
            </w:r>
          </w:p>
        </w:tc>
      </w:tr>
      <w:tr w:rsidR="00507C72" w:rsidTr="00EB436F">
        <w:trPr>
          <w:trHeight w:val="325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507C72" w:rsidTr="00EB436F">
        <w:trPr>
          <w:trHeight w:val="316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МСК НСО Зона 4</w:t>
            </w:r>
          </w:p>
        </w:tc>
      </w:tr>
      <w:tr w:rsidR="00507C72" w:rsidTr="00EB436F">
        <w:trPr>
          <w:trHeight w:val="321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507C72" w:rsidRDefault="00507C72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507C72" w:rsidTr="00EB436F">
        <w:trPr>
          <w:trHeight w:val="102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447568.02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4258482.83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447553.63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4258492.79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447518.13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4258497.80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447461.30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4258489.85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447445.30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4258496.24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447407.70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4258505.84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447333.30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4258513.04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447266.63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4258518.26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447224.50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4258521.05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447188.50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4258516.25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447148.50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4258504.25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447113.30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4258493.87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447062.10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4258482.65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447001.30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4258481.09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446943.70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4258481.09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446864.50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446822.10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4258489.04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446724.50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4258505.84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446683.70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4258513.55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446626.90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4258524.26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446585.30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4258530.65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446553.30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4258531.46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446519.43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4258536.77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446456.50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4258546.64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446329.30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4258538.21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446263.73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4258558.28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446224.90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4258541.33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446242.04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4258509.29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446244.82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4258523.03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446251.42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4258532.39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446265.68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4258522.46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446274.95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4258477.94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446284.76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4258429.52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446340.11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4258341.95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446309.00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4258349.51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446233.78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4258362.71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446216.26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4258363.85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446185.08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4258357.10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446163.76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4258351.19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446106.12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4258324.82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446050.29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4258294.04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446037.86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4258285.46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446018.91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4258264.55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445949.68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4258262.15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445771.14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4258305.41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445771.90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4258382.99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445779.68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4258376.54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445839.76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4258398.50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445815.30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4258427.06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445830.31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4258438.22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42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445837.27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4258460.84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445837.85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4258475.33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445837.27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4258488.11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445841.33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4258510.13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445851.77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4258514.18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445943.41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4258681.49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445867.43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4258843.94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445807.11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4258964.54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445788.55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4258948.31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445773.47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4258937.87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445764.19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4258944.83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445759.55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4258959.89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445708.51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4258973.84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445687.63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4258951.79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445672.55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4258862.48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445634.27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4258767.35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445611.07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4258729.07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445544.95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4258640.93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445528.71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4258631.33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445513.05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4258602.35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445509.57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4258583.81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445511.31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4258551.29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445522.62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4258529.69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445533.93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4258510.70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445543.21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4258504.34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445569.89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4258486.34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445580.33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4258471.85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445575.11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4258466.36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445566.96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4258452.50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445564.09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4258437.92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445556.55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4258425.74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445543.79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4258418.78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445526.39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4258414.70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445504.35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4258411.79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445473.03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4258383.98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445418.51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4258349.75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445410.39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4258331.21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445408.07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4258310.90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445408.65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4258288.88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445419.67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4258265.66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445434.75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4258238.39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445447.51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4258225.07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445469.78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4258195.88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445460.51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4258189.67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445478.13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4258162.10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445490.72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4258167.17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445512.75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4258131.29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445549.36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4258150.19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445635.42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4258194.62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445639.83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4258218.29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445658.67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4258228.34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445652.58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4258255.04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445677.35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4258236.47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445723.46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4258201.79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445734.99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4258194.53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445777.98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4258167.50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445850.56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4258120.40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445794.31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4258085.84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445795.87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4258067.75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445841.17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4258046.09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445851.31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4258036.13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445864.89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4258027.97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445869.35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4258016.72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445886.18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4258015.58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445893.73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4258000.97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445906.91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4257998.96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445959.09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4257922.82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446048.51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4257963.05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446066.84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4257971.30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446073.35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4257963.53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446105.88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4257931.10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446153.61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4257890.39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446156.28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4257886.76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446053.30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4257835.82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446055.12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4257829.19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445986.29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4257805.04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446002.53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4257768.92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446006.67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4257757.73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445997.40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4257752.30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445981.37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4257704.39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445998.70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4257696.23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446005.03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4257705.17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446020.11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4257721.19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446027.73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4257726.26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446028.50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4257716.63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446034.59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4257700.67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446038.90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4257689.42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446043.71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4257690.77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446034.50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4257681.05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446009.87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4257646.22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446000.19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4257627.44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445994.47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4257631.34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445986.56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4257615.14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445990.41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4257612.95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445986.32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4257604.91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445969.05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4257568.94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445944.14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4257491.84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446014.30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4257488.78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446027.85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4257492.35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446289.67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4257606.95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446296.19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4257623.24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446300.94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4257642.62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446301.33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4257664.37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446300.14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4257694.04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446302.91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4257714.98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446307.84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4257731.69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446310.03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4257739.07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446315.15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4257752.75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446345.84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4257766.25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446344.80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4257769.07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446367.69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4257774.23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446425.29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4257790.22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446437.31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4257756.62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446526.47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4257774.71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446534.98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4257766.79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446543.71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4257758.48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446550.00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4257752.54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446560.65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4257737.39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446617.00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4257751.28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446623.07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4257730.28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446644.05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4257726.17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446672.76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4257732.44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446678.53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4257720.41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446716.21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4257698.45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446857.24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4257618.41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446908.03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4257700.55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446833.72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4257746.54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446796.49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4257758.99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446827.21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4257769.04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446820.59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4257797.90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446829.25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4257800.51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446873.86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4257813.92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446892.74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4257880.28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446903.70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4257883.04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446898.10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4257951.83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446869.05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4257950.36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446849.57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4257972.02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446848.50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4257990.23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446833.87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4257989.48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446831.78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4257989.39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446796.46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4257986.66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446778.17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4257991.70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446766.25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4258008.14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446760.46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4258016.12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446740.26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4258027.34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446712.68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4258029.95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446679.08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4258039.19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446668.71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4258026.86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446648.60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4258027.19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446630.72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4258042.28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446619.70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4258051.58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446593.52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4258088.24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446602.69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4258104.62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446623.92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4258114.67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446648.50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4258109.60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446680.43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4258119.44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446700.43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4258130.66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446718.03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4258137.08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446728.43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4258137.08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446740.43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4258131.47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446754.83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4258118.69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446761.23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4258109.84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446775.63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4258102.64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446794.03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4258100.27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446804.43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4258113.05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446806.03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4258131.47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446815.63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4258146.65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446835.63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4258146.65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446848.43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4258149.05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446862.83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4258157.09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446872.43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4258169.06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446876.27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4258172.63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446882.02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4258156.34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446920.08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4258177.79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446954.13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4258181.00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446975.19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4258162.37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446997.19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4258161.89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447007.60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4258182.29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447035.83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4258188.44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447035.03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4258206.74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447056.52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4258227.20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447097.11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4258215.80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447135.58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4258234.01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447135.34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4258242.17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447178.03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4258249.85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447189.23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4258235.45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447234.03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4258241.87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447280.50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4258252.25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447293.30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4258269.05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447304.50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4258277.06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447331.70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4258289.06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447341.30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4258296.26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447353.30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4258313.06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447367.33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4258319.30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447422.10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4258343.45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447467.70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4258372.25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447475.70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4258369.04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447467.70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4258354.67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447542.10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4258316.27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447558.90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4258347.47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447490.90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4258381.88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447491.70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4258393.07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447486.90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4258401.86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447482.10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4258405.07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447479.70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4258423.46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447495.70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4258424.90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447523.70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4258427.45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447523.57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4258430.81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447568.02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4258482.83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507C72" w:rsidTr="00EB436F">
        <w:trPr>
          <w:trHeight w:val="397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507C72" w:rsidRDefault="00507C72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 части границы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b"/>
              <w:jc w:val="center"/>
            </w:pPr>
            <w:r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</w:tr>
      <w:tr w:rsidR="00507C72" w:rsidTr="00EB436F">
        <w:trPr>
          <w:trHeight w:val="243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Текстовое описание местоположения границ объекта</w:t>
            </w:r>
          </w:p>
        </w:tc>
      </w:tr>
      <w:tr w:rsidR="00507C72" w:rsidTr="00EB436F">
        <w:trPr>
          <w:trHeight w:val="243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точки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до</w:t>
            </w:r>
            <w:r>
              <w:rPr>
                <w:sz w:val="20"/>
              </w:rPr>
              <w:t>точки</w:t>
            </w:r>
          </w:p>
        </w:tc>
        <w:tc>
          <w:tcPr>
            <w:tcW w:w="737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507C72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C72" w:rsidRPr="00F76CF6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</w:tbl>
    <w:p w:rsidR="00507C72" w:rsidRDefault="00507C72" w:rsidP="00507C72">
      <w:pPr>
        <w:rPr>
          <w:sz w:val="20"/>
        </w:rPr>
      </w:pPr>
      <w:r>
        <w:rPr>
          <w:sz w:val="20"/>
        </w:rPr>
        <w:br w:type="page"/>
      </w:r>
    </w:p>
    <w:tbl>
      <w:tblPr>
        <w:tblW w:w="100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992"/>
        <w:gridCol w:w="1134"/>
        <w:gridCol w:w="849"/>
        <w:gridCol w:w="1133"/>
        <w:gridCol w:w="1558"/>
        <w:gridCol w:w="1558"/>
        <w:gridCol w:w="1417"/>
      </w:tblGrid>
      <w:tr w:rsidR="00507C72" w:rsidTr="00EB436F">
        <w:trPr>
          <w:trHeight w:val="444"/>
        </w:trPr>
        <w:tc>
          <w:tcPr>
            <w:tcW w:w="1005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07C72" w:rsidRPr="00F76CF6" w:rsidRDefault="00507C72" w:rsidP="005372DF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lastRenderedPageBreak/>
              <w:t>Раздел 3</w:t>
            </w:r>
          </w:p>
        </w:tc>
      </w:tr>
      <w:tr w:rsidR="00507C72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507C72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МСК НСО Зона 4</w:t>
            </w:r>
          </w:p>
        </w:tc>
      </w:tr>
      <w:tr w:rsidR="00507C72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 Сведения о характерных точках границ объекта </w:t>
            </w:r>
          </w:p>
        </w:tc>
      </w:tr>
      <w:tr w:rsidR="00507C72" w:rsidTr="00EB436F">
        <w:trPr>
          <w:trHeight w:val="1563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507C72" w:rsidRDefault="00507C72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Существующие координаты, м</w:t>
            </w:r>
          </w:p>
        </w:tc>
        <w:tc>
          <w:tcPr>
            <w:tcW w:w="19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Измененные (уточненные) координаты,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szCs w:val="20"/>
                <w:vertAlign w:val="subscript"/>
                <w:lang w:val="en-US"/>
              </w:rPr>
              <w:t>t</w:t>
            </w:r>
            <w:r>
              <w:rPr>
                <w:sz w:val="20"/>
                <w:szCs w:val="20"/>
              </w:rPr>
              <w:t>), м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Y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a3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C72" w:rsidRDefault="00507C72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507C72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 Сведения о характерных точках части (частей) границы объекта </w:t>
            </w:r>
          </w:p>
        </w:tc>
      </w:tr>
      <w:tr w:rsidR="00507C72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7C72" w:rsidRDefault="00507C72" w:rsidP="005372DF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507C72" w:rsidRDefault="00507C72" w:rsidP="00507C72"/>
    <w:p w:rsidR="00507C72" w:rsidRDefault="00507C72" w:rsidP="00507C72">
      <w:pPr>
        <w:rPr>
          <w:sz w:val="20"/>
        </w:rPr>
      </w:pPr>
      <w:r>
        <w:rPr>
          <w:sz w:val="20"/>
        </w:rPr>
        <w:br w:type="page"/>
      </w:r>
    </w:p>
    <w:p w:rsidR="00507C72" w:rsidRDefault="00507C72" w:rsidP="00507C72">
      <w:pPr>
        <w:rPr>
          <w:sz w:val="20"/>
        </w:rPr>
        <w:sectPr w:rsidR="00507C72" w:rsidSect="001518D1">
          <w:footerReference w:type="even" r:id="rId14"/>
          <w:footerReference w:type="default" r:id="rId15"/>
          <w:pgSz w:w="11906" w:h="16838" w:code="9"/>
          <w:pgMar w:top="1134" w:right="566" w:bottom="1134" w:left="1134" w:header="709" w:footer="709" w:gutter="0"/>
          <w:cols w:space="398"/>
          <w:docGrid w:linePitch="360"/>
        </w:sectPr>
      </w:pPr>
    </w:p>
    <w:p w:rsidR="00E320B7" w:rsidRDefault="00507C72">
      <w:pPr>
        <w:rPr>
          <w:sz w:val="16"/>
          <w:szCs w:val="16"/>
        </w:rPr>
        <w:sectPr w:rsidR="00E320B7" w:rsidSect="00F925A7">
          <w:pgSz w:w="16839" w:h="23814" w:code="8"/>
          <w:pgMar w:top="1134" w:right="566" w:bottom="1134" w:left="1134" w:header="709" w:footer="709" w:gutter="0"/>
          <w:cols w:space="398"/>
          <w:docGrid w:linePitch="360"/>
        </w:sectPr>
      </w:pPr>
      <w:r w:rsidRPr="00711734">
        <w:rPr>
          <w:noProof/>
          <w:sz w:val="20"/>
        </w:rPr>
        <w:lastRenderedPageBreak/>
        <w:drawing>
          <wp:inline distT="0" distB="0" distL="0" distR="0" wp14:anchorId="430FE730" wp14:editId="5424EC89">
            <wp:extent cx="9613265" cy="13604464"/>
            <wp:effectExtent l="0" t="0" r="0" b="0"/>
            <wp:docPr id="2" name="Рисунок 2" descr="C:\Землеустройство_Юля\ИСКИТИМ\! ГЕНЕРАЛЬНЫЙ ПЛАН ПОСЕЛЕНИЯ\ИЗ МИНСТРОЯ_на коррекцию\ОПИСАНИЕ МЕСТОПОЛОЖЕНИЯ ГРАНИЦ НАСЕЛЕННЫХ ПУНКТОВ\д. Малиновка\план границ Малин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Землеустройство_Юля\ИСКИТИМ\! ГЕНЕРАЛЬНЫЙ ПЛАН ПОСЕЛЕНИЯ\ИЗ МИНСТРОЯ_на коррекцию\ОПИСАНИЕ МЕСТОПОЛОЖЕНИЯ ГРАНИЦ НАСЕЛЕННЫХ ПУНКТОВ\д. Малиновка\план границ Малиновк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1360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0B7" w:rsidRPr="007A37E2" w:rsidRDefault="00E320B7" w:rsidP="00E320B7">
      <w:pPr>
        <w:rPr>
          <w:sz w:val="2"/>
        </w:rPr>
      </w:pPr>
    </w:p>
    <w:tbl>
      <w:tblPr>
        <w:tblpPr w:leftFromText="180" w:rightFromText="180" w:vertAnchor="page" w:horzAnchor="margin" w:tblpY="2311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4648"/>
        <w:gridCol w:w="4791"/>
      </w:tblGrid>
      <w:tr w:rsidR="00E320B7" w:rsidRPr="005B4876" w:rsidTr="005372DF">
        <w:trPr>
          <w:trHeight w:val="609"/>
        </w:trPr>
        <w:tc>
          <w:tcPr>
            <w:tcW w:w="10285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E320B7" w:rsidRDefault="00E320B7" w:rsidP="005372DF">
            <w:pPr>
              <w:pStyle w:val="1"/>
              <w:spacing w:line="240" w:lineRule="atLeast"/>
              <w:jc w:val="center"/>
              <w:rPr>
                <w:b/>
              </w:rPr>
            </w:pPr>
            <w:r w:rsidRPr="00F76CF6">
              <w:rPr>
                <w:b/>
              </w:rPr>
              <w:t>Раздел 1</w:t>
            </w:r>
          </w:p>
          <w:p w:rsidR="00E320B7" w:rsidRPr="00F76CF6" w:rsidRDefault="00E320B7" w:rsidP="005372DF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</w:p>
        </w:tc>
      </w:tr>
      <w:tr w:rsidR="00E320B7" w:rsidRPr="005B4876" w:rsidTr="005372DF">
        <w:trPr>
          <w:trHeight w:hRule="exact" w:val="460"/>
        </w:trPr>
        <w:tc>
          <w:tcPr>
            <w:tcW w:w="10285" w:type="dxa"/>
            <w:gridSpan w:val="3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E320B7" w:rsidRPr="005B4876" w:rsidTr="005372DF">
        <w:trPr>
          <w:trHeight w:hRule="exact" w:val="460"/>
        </w:trPr>
        <w:tc>
          <w:tcPr>
            <w:tcW w:w="10285" w:type="dxa"/>
            <w:gridSpan w:val="3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4"/>
        </w:trPr>
        <w:tc>
          <w:tcPr>
            <w:tcW w:w="846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48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790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48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790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48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790" w:type="dxa"/>
          </w:tcPr>
          <w:p w:rsidR="00E320B7" w:rsidRPr="00C073BD" w:rsidRDefault="00E320B7" w:rsidP="005372DF">
            <w:pPr>
              <w:pStyle w:val="a9"/>
              <w:jc w:val="center"/>
            </w:pPr>
            <w:r w:rsidRPr="00C073BD">
              <w:t xml:space="preserve">Новосибирская область, Искитимский район, Легостаевский сельсовет, деревня </w:t>
            </w:r>
            <w:r>
              <w:t>Новососедово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48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790" w:type="dxa"/>
          </w:tcPr>
          <w:p w:rsidR="00E320B7" w:rsidRDefault="00E320B7" w:rsidP="005372DF">
            <w:pPr>
              <w:jc w:val="center"/>
              <w:rPr>
                <w:sz w:val="20"/>
              </w:rPr>
            </w:pPr>
          </w:p>
          <w:p w:rsidR="00E320B7" w:rsidRPr="005A5528" w:rsidRDefault="00E320B7" w:rsidP="005372D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1542036</w:t>
            </w:r>
            <w:r w:rsidRPr="005A5528">
              <w:rPr>
                <w:sz w:val="20"/>
                <w:lang w:val="en-US"/>
              </w:rPr>
              <w:t xml:space="preserve"> кв.м ± </w:t>
            </w:r>
            <w:r>
              <w:rPr>
                <w:sz w:val="20"/>
              </w:rPr>
              <w:t>21731</w:t>
            </w:r>
            <w:r w:rsidRPr="005A5528">
              <w:rPr>
                <w:sz w:val="20"/>
                <w:lang w:val="en-US"/>
              </w:rPr>
              <w:t xml:space="preserve"> кв.м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599"/>
        </w:trPr>
        <w:tc>
          <w:tcPr>
            <w:tcW w:w="846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48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790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  <w:lang w:val="en-US"/>
              </w:rPr>
              <w:t>–</w:t>
            </w:r>
          </w:p>
        </w:tc>
      </w:tr>
    </w:tbl>
    <w:p w:rsidR="00E320B7" w:rsidRPr="00F76CF6" w:rsidRDefault="00E320B7" w:rsidP="00E320B7">
      <w:pPr>
        <w:pStyle w:val="a9"/>
        <w:jc w:val="center"/>
        <w:rPr>
          <w:b/>
          <w:caps/>
          <w:sz w:val="24"/>
          <w:szCs w:val="24"/>
        </w:rPr>
      </w:pPr>
      <w:r w:rsidRPr="00F76CF6">
        <w:rPr>
          <w:b/>
          <w:caps/>
          <w:sz w:val="24"/>
          <w:szCs w:val="24"/>
        </w:rPr>
        <w:t>ОПИСАНИЕ МЕСТОПОЛОЖЕНИЯ ГРАНИЦ</w:t>
      </w:r>
    </w:p>
    <w:p w:rsidR="00E320B7" w:rsidRPr="00F76CF6" w:rsidRDefault="00E320B7" w:rsidP="00E320B7">
      <w:pPr>
        <w:pStyle w:val="a9"/>
        <w:jc w:val="center"/>
        <w:rPr>
          <w:b/>
          <w:u w:val="single"/>
        </w:rPr>
      </w:pPr>
      <w:r w:rsidRPr="00F76CF6">
        <w:rPr>
          <w:b/>
          <w:u w:val="single"/>
        </w:rPr>
        <w:t xml:space="preserve">Новосибирская область, Искитимский район, Легостаевский сельсовет, деревня </w:t>
      </w:r>
      <w:r>
        <w:rPr>
          <w:b/>
          <w:u w:val="single"/>
        </w:rPr>
        <w:t>Новососедово</w:t>
      </w:r>
    </w:p>
    <w:p w:rsidR="00E320B7" w:rsidRDefault="00E320B7" w:rsidP="00E320B7">
      <w:pPr>
        <w:tabs>
          <w:tab w:val="left" w:pos="2738"/>
        </w:tabs>
        <w:jc w:val="center"/>
        <w:rPr>
          <w:sz w:val="20"/>
        </w:rPr>
      </w:pPr>
      <w:r w:rsidRPr="00F76CF6">
        <w:rPr>
          <w:b/>
          <w:sz w:val="20"/>
        </w:rPr>
        <w:t>(наименование объекта, местоположение границ которого описано (далее объект)</w:t>
      </w:r>
    </w:p>
    <w:p w:rsidR="00E320B7" w:rsidRDefault="00E320B7" w:rsidP="00E320B7">
      <w:pPr>
        <w:rPr>
          <w:sz w:val="20"/>
        </w:rPr>
      </w:pPr>
      <w:r>
        <w:rPr>
          <w:sz w:val="20"/>
        </w:rPr>
        <w:br w:type="page"/>
      </w:r>
    </w:p>
    <w:p w:rsidR="00E320B7" w:rsidRDefault="00E320B7" w:rsidP="00E320B7">
      <w:pPr>
        <w:rPr>
          <w:sz w:val="20"/>
          <w:szCs w:val="20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276"/>
        <w:gridCol w:w="1417"/>
        <w:gridCol w:w="2410"/>
        <w:gridCol w:w="1986"/>
        <w:gridCol w:w="1558"/>
      </w:tblGrid>
      <w:tr w:rsidR="00E320B7" w:rsidTr="00EB436F">
        <w:trPr>
          <w:trHeight w:val="430"/>
        </w:trPr>
        <w:tc>
          <w:tcPr>
            <w:tcW w:w="1006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320B7" w:rsidRPr="00F76CF6" w:rsidRDefault="00E320B7" w:rsidP="005372DF">
            <w:pPr>
              <w:pStyle w:val="1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t>Раздел 2</w:t>
            </w:r>
          </w:p>
        </w:tc>
      </w:tr>
      <w:tr w:rsidR="00E320B7" w:rsidTr="00EB436F">
        <w:trPr>
          <w:trHeight w:val="325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E320B7" w:rsidTr="00EB436F">
        <w:trPr>
          <w:trHeight w:val="316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МСК НСО Зона 4</w:t>
            </w:r>
          </w:p>
        </w:tc>
      </w:tr>
      <w:tr w:rsidR="00E320B7" w:rsidTr="00EB436F">
        <w:trPr>
          <w:trHeight w:val="321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320B7" w:rsidTr="00EB436F">
        <w:trPr>
          <w:trHeight w:val="102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sz w:val="20"/>
                <w:szCs w:val="20"/>
              </w:rPr>
              <w:t>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445836.38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4266117.10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445822.10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4266133.73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445789.97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4266154.77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445772.25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4266164.76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445718.82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4266181.14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445710.73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4266183.63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445674.70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4266194.68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445587.65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4266192.52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445565.63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4266217.52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445523.48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4266238.88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445488.74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4266250.62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445449.26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4266261.51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445427.85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4266269.97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445410.09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4266281.50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445388.18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4266306.40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445347.80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4266368.31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445347.66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4266388.69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445358.06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4266440.70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445377.23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4266488.26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445398.06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4266539.91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445424.46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4266654.30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445441.26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4266709.49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445454.86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4266735.09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445470.86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4266759.91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445481.65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4266787.19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445458.33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4266794.87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445417.26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4266807.89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445386.86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4266799.91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445356.46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4266789.50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445326.86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4266775.90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445299.66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4266755.11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445283.66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4266736.71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445277.27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4266716.69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445272.46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4266692.69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445273.30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4266665.44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445266.06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4266651.90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445251.66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4266651.90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445241.26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4266611.90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445228.47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4266602.39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445214.86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4266596.69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445185.26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4266593.50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445163.67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4266591.10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445142.86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4266585.49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445132.30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4266579.58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445122.86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4266574.30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445095.60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4266570.34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445082.86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4266572.71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445071.14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4266576.19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445053.26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4266581.50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445034.06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4266586.30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42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444996.46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4266583.90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444970.85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4266576.70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444922.85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4266560.70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444896.45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4266555.93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444885.18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4266557.73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444879.24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4266558.69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444860.97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4266564.79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444849.96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4266569.74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444832.45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4266573.49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444818.05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4266565.54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444778.05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4266545.49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444744.40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4266531.53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444705.70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4266559.80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444694.57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4266557.01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444672.42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4266564.79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444656.92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4266567.01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444621.48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4266606.89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444617.06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4266626.82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444621.19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4266645.21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444579.40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4266693.29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444569.92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4266708.59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444551.53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4266755.08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444537.33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4266750.00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444528.45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4266766.42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444506.84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4266786.56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444496.33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4266796.34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444431.62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4266766.03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444356.80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4266730.95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444341.30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4266693.29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444341.30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4266582.49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444448.91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4266497.26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444534.91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4266429.14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444572.01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4266399.58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444580.01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4266393.19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444620.85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4266361.02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444606.06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4266344.70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444571.66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4266279.87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444564.97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4266268.89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444471.83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4266150.14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444365.27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4266267.87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444027.68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4266408.65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443929.43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4266450.84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443830.08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4266493.48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443841.28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4266447.87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443851.68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4266379.09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443852.32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4266368.79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443853.28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4266353.46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443853.27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4266338.00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443853.35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4266330.74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443851.76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4266325.46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443844.80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4266309.19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443835.63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4266274.32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443838.49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4266244.64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443841.29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4266211.87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443848.09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4266187.87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443858.89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4266163.08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443862.49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4266153.47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443868.49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4266141.44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443872.90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4266124.64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443860.15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4266101.23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443858.11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4266091.59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443868.10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4266074.64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443870.90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4266062.25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443874.90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4266051.86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443876.90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4266038.66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443877.30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4266025.06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443875.70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4265993.85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443922.72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4265954.21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443931.70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4265805.45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443926.10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4265791.05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443918.10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4265753.45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443907.00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4265748.29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443896.51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4265742.25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443897.31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4265727.04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443888.57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4265720.29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443885.30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4265700.51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443882.24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4265671.64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443893.94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4265664.32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443919.38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4265648.56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443941.15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4265633.02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443944.51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4265619.84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443943.50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4265609.22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443934.91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4265586.23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443925.32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4265575.85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443926.91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4265555.86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443935.71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4265534.26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443938.92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4265523.03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443936.51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4265504.64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443903.30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4265480.69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443908.51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4265470.22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443898.92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4265450.23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443890.11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4265426.22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443882.11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4265403.84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443876.72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4265394.02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443851.72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4265362.21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443847.07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4265353.18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443838.12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4265335.83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443859.71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4265315.01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443732.24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4265185.31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443761.35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4265133.15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443767.34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4265122.44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443774.36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4265109.86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443757.98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4265092.88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443806.53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4265040.84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443919.38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4265147.91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443944.64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4265159.50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443955.10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4265164.30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443971.74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4265171.95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4265192.93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444039.33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4265205.20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444051.00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4265207.72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444074.78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4265212.92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444088.08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4265228.46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444088.08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4265246.20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444088.08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4265263.93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444097.50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4265275.01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444110.79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4265277.74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444132.37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4265269.69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444151.78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4265272.21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444161.81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4265282.24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444181.79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4265288.39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444193.89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4265285.54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444216.05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4265288.30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444226.02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4265298.29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444233.78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4265307.69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444270.87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4265316.93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444260.92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4265367.22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444284.49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4265375.84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444260.50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4265405.46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444268.38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4265411.85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444286.09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4265426.25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444308.49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4265401.44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444330.10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4265384.66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444346.89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4265375.84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444366.09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4265371.85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444382.09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4265373.44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444395.69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4265372.66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444409.37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4265365.06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444427.69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4265356.66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444440.49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4265355.04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444451.69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4265361.46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444464.49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4265379.05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444496.06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4265427.54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444498.88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4265441.44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444498.08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4265454.25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444489.28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4265460.64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444478.08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4265466.26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444467.70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4265465.66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444454.89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4265472.65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444461.27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4265476.97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444497.38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4265522.91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444514.08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4265511.87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444522.88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4265507.04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444532.48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4265510.25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444551.68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4265539.09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444563.68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4265539.09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444563.68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4265500.68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444586.88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4265499.06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444599.68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4265504.64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444612.25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4265509.08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444613.71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4265526.04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444615.69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4265569.04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444615.51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4265586.47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444617.28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4265597.46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444616.48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4265619.87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444617.78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4265639.29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444610.98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4265658.23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444616.17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4265653.52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444644.26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4265644.69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444675.70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4265655.59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444692.87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4265654.75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444741.13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4265637.70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444755.15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4265632.96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444780.72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4265626.60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444815.56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4265618.46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444831.71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4265612.07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444837.54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4265612.79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444836.63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4265620.11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444820.71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4265640.61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444793.00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4265695.53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444783.20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4265718.76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444770.93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4265749.04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444826.20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4265734.27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444853.27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4265727.07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444866.86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4265739.91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444858.98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4265768.96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444848.52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4265807.58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444881.52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4265866.28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444927.84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4265919.01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444943.67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4265935.10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444954.86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4265933.50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444966.06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4265936.69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444978.48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4265945.09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444988.09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4265951.57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445027.66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4265978.31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445066.81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4266002.14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445084.32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4266018.04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445098.95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4266031.31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445133.23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4266005.92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445137.90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4265976.87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445155.21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4265951.69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445165.97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4265893.29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445248.07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4265823.91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445266.71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4265791.20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445313.14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4265786.88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445321.09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4265811.25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445411.65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4265921.53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445506.33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4265860.07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445563.96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4265948.18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445584.95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4265922.31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445608.81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4265938.28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445579.68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4265969.34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445604.20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4265976.03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445637.08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4265985.27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445670.88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4265989.77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445703.55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4265994.12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445724.60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4266016.30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445734.58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4266034.04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445758.95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4266047.30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445792.19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4266066.15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445799.94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4266082.74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445833.19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4266100.51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445836.38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4266117.10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397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 части границы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</w:tr>
      <w:tr w:rsidR="00E320B7" w:rsidTr="00EB436F">
        <w:trPr>
          <w:trHeight w:val="243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Текстовое описание местоположения границ объекта</w:t>
            </w:r>
          </w:p>
        </w:tc>
      </w:tr>
      <w:tr w:rsidR="00E320B7" w:rsidTr="00EB436F">
        <w:trPr>
          <w:trHeight w:val="243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точки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до</w:t>
            </w:r>
            <w:r>
              <w:rPr>
                <w:sz w:val="20"/>
              </w:rPr>
              <w:t>точки</w:t>
            </w:r>
          </w:p>
        </w:tc>
        <w:tc>
          <w:tcPr>
            <w:tcW w:w="737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252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263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264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265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266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267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268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269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270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272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RPr="00F76CF6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7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</w:tbl>
    <w:p w:rsidR="00E320B7" w:rsidRDefault="00E320B7" w:rsidP="00E320B7">
      <w:pPr>
        <w:rPr>
          <w:sz w:val="20"/>
        </w:rPr>
      </w:pPr>
    </w:p>
    <w:p w:rsidR="00E320B7" w:rsidRDefault="00E320B7" w:rsidP="00E320B7">
      <w:pPr>
        <w:rPr>
          <w:sz w:val="20"/>
        </w:rPr>
      </w:pPr>
      <w:r>
        <w:rPr>
          <w:sz w:val="20"/>
        </w:rPr>
        <w:br w:type="page"/>
      </w:r>
    </w:p>
    <w:tbl>
      <w:tblPr>
        <w:tblW w:w="100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850"/>
        <w:gridCol w:w="1134"/>
        <w:gridCol w:w="991"/>
        <w:gridCol w:w="1133"/>
        <w:gridCol w:w="1558"/>
        <w:gridCol w:w="1558"/>
        <w:gridCol w:w="1417"/>
      </w:tblGrid>
      <w:tr w:rsidR="00E320B7" w:rsidTr="00EB436F">
        <w:trPr>
          <w:trHeight w:val="444"/>
        </w:trPr>
        <w:tc>
          <w:tcPr>
            <w:tcW w:w="1005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E320B7" w:rsidRPr="00F76CF6" w:rsidRDefault="00E320B7" w:rsidP="005372DF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lastRenderedPageBreak/>
              <w:t>Раздел 3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МСК НСО Зона 4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 Сведения о характерных точках границ объекта </w:t>
            </w:r>
          </w:p>
        </w:tc>
      </w:tr>
      <w:tr w:rsidR="00E320B7" w:rsidTr="00EB436F">
        <w:trPr>
          <w:trHeight w:val="1563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Существующие координаты, м</w:t>
            </w:r>
          </w:p>
        </w:tc>
        <w:tc>
          <w:tcPr>
            <w:tcW w:w="2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Измененные (уточненные) координаты,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szCs w:val="20"/>
                <w:vertAlign w:val="subscript"/>
                <w:lang w:val="en-US"/>
              </w:rPr>
              <w:t>t</w:t>
            </w:r>
            <w:r>
              <w:rPr>
                <w:sz w:val="20"/>
                <w:szCs w:val="20"/>
              </w:rPr>
              <w:t>), м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Y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 Сведения о характерных точках части (частей) границы объекта 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E320B7" w:rsidRDefault="00E320B7" w:rsidP="00E320B7"/>
    <w:p w:rsidR="00E320B7" w:rsidRDefault="00E320B7" w:rsidP="00E320B7">
      <w:pPr>
        <w:rPr>
          <w:sz w:val="20"/>
        </w:rPr>
      </w:pPr>
      <w:r>
        <w:rPr>
          <w:sz w:val="20"/>
        </w:rPr>
        <w:br w:type="page"/>
      </w:r>
    </w:p>
    <w:p w:rsidR="00E320B7" w:rsidRDefault="00E320B7" w:rsidP="00E320B7">
      <w:pPr>
        <w:rPr>
          <w:sz w:val="20"/>
        </w:rPr>
        <w:sectPr w:rsidR="00E320B7" w:rsidSect="001518D1">
          <w:footerReference w:type="even" r:id="rId17"/>
          <w:footerReference w:type="default" r:id="rId18"/>
          <w:pgSz w:w="11906" w:h="16838" w:code="9"/>
          <w:pgMar w:top="1134" w:right="566" w:bottom="1134" w:left="1134" w:header="709" w:footer="709" w:gutter="0"/>
          <w:cols w:space="398"/>
          <w:docGrid w:linePitch="360"/>
        </w:sectPr>
      </w:pPr>
    </w:p>
    <w:p w:rsidR="00E320B7" w:rsidRDefault="00E320B7">
      <w:pPr>
        <w:rPr>
          <w:sz w:val="20"/>
        </w:rPr>
        <w:sectPr w:rsidR="00E320B7" w:rsidSect="00F925A7">
          <w:pgSz w:w="16839" w:h="23814" w:code="8"/>
          <w:pgMar w:top="1134" w:right="566" w:bottom="1134" w:left="1134" w:header="709" w:footer="709" w:gutter="0"/>
          <w:cols w:space="398"/>
          <w:docGrid w:linePitch="360"/>
        </w:sectPr>
      </w:pPr>
      <w:r w:rsidRPr="00F925A7">
        <w:rPr>
          <w:noProof/>
          <w:sz w:val="20"/>
        </w:rPr>
        <w:lastRenderedPageBreak/>
        <w:drawing>
          <wp:inline distT="0" distB="0" distL="0" distR="0" wp14:anchorId="12F1C443" wp14:editId="6002EA3F">
            <wp:extent cx="9613265" cy="13604464"/>
            <wp:effectExtent l="0" t="0" r="0" b="0"/>
            <wp:docPr id="1" name="Рисунок 1" descr="C:\Землеустройство_Юля\ИСКИТИМ\! ГЕНЕРАЛЬНЫЙ ПЛАН ПОСЕЛЕНИЯ\ИЗ МИНСТРОЯ_на коррекцию\ОПИСАНИЕ МЕСТОПОЛОЖЕНИЯ ГРАНИЦ НАСЕЛЕННЫХ ПУНКТОВ\д. Новососедово\план границ Новососедово_Печ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Землеустройство_Юля\ИСКИТИМ\! ГЕНЕРАЛЬНЫЙ ПЛАН ПОСЕЛЕНИЯ\ИЗ МИНСТРОЯ_на коррекцию\ОПИСАНИЕ МЕСТОПОЛОЖЕНИЯ ГРАНИЦ НАСЕЛЕННЫХ ПУНКТОВ\д. Новососедово\план границ Новососедово_Печать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1360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0B7" w:rsidRPr="007A37E2" w:rsidRDefault="00E320B7" w:rsidP="00E320B7">
      <w:pPr>
        <w:rPr>
          <w:sz w:val="2"/>
        </w:rPr>
      </w:pPr>
    </w:p>
    <w:tbl>
      <w:tblPr>
        <w:tblpPr w:leftFromText="180" w:rightFromText="180" w:vertAnchor="page" w:horzAnchor="margin" w:tblpY="2311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4648"/>
        <w:gridCol w:w="4791"/>
      </w:tblGrid>
      <w:tr w:rsidR="00E320B7" w:rsidRPr="005B4876" w:rsidTr="005372DF">
        <w:trPr>
          <w:trHeight w:val="609"/>
        </w:trPr>
        <w:tc>
          <w:tcPr>
            <w:tcW w:w="10285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E320B7" w:rsidRDefault="00E320B7" w:rsidP="005372DF">
            <w:pPr>
              <w:pStyle w:val="1"/>
              <w:spacing w:line="240" w:lineRule="atLeast"/>
              <w:jc w:val="center"/>
              <w:rPr>
                <w:b/>
              </w:rPr>
            </w:pPr>
            <w:r w:rsidRPr="00F76CF6">
              <w:rPr>
                <w:b/>
              </w:rPr>
              <w:t>Раздел 1</w:t>
            </w:r>
          </w:p>
          <w:p w:rsidR="00E320B7" w:rsidRPr="00F76CF6" w:rsidRDefault="00E320B7" w:rsidP="005372DF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</w:p>
        </w:tc>
      </w:tr>
      <w:tr w:rsidR="00E320B7" w:rsidRPr="005B4876" w:rsidTr="005372DF">
        <w:trPr>
          <w:trHeight w:hRule="exact" w:val="460"/>
        </w:trPr>
        <w:tc>
          <w:tcPr>
            <w:tcW w:w="10285" w:type="dxa"/>
            <w:gridSpan w:val="3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E320B7" w:rsidRPr="005B4876" w:rsidTr="005372DF">
        <w:trPr>
          <w:trHeight w:hRule="exact" w:val="460"/>
        </w:trPr>
        <w:tc>
          <w:tcPr>
            <w:tcW w:w="10285" w:type="dxa"/>
            <w:gridSpan w:val="3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4"/>
        </w:trPr>
        <w:tc>
          <w:tcPr>
            <w:tcW w:w="846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48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790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48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790" w:type="dxa"/>
            <w:vAlign w:val="center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48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790" w:type="dxa"/>
          </w:tcPr>
          <w:p w:rsidR="00E320B7" w:rsidRPr="00C073BD" w:rsidRDefault="00E320B7" w:rsidP="005372DF">
            <w:pPr>
              <w:pStyle w:val="a9"/>
              <w:jc w:val="center"/>
            </w:pPr>
            <w:r w:rsidRPr="00C073BD">
              <w:t>Новосибирская область, Искитимский район, Легостаевский сельсовет, деревня Старосо</w:t>
            </w:r>
            <w:r>
              <w:t>с</w:t>
            </w:r>
            <w:r w:rsidRPr="00C073BD">
              <w:t>едово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281"/>
        </w:trPr>
        <w:tc>
          <w:tcPr>
            <w:tcW w:w="846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48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790" w:type="dxa"/>
          </w:tcPr>
          <w:p w:rsidR="00E320B7" w:rsidRDefault="00E320B7" w:rsidP="005372DF">
            <w:pPr>
              <w:jc w:val="center"/>
              <w:rPr>
                <w:sz w:val="20"/>
              </w:rPr>
            </w:pPr>
          </w:p>
          <w:p w:rsidR="00E320B7" w:rsidRPr="005A5528" w:rsidRDefault="00E320B7" w:rsidP="005372D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1030865</w:t>
            </w:r>
            <w:r w:rsidRPr="005A5528">
              <w:rPr>
                <w:sz w:val="20"/>
                <w:lang w:val="en-US"/>
              </w:rPr>
              <w:t xml:space="preserve"> кв.м ± </w:t>
            </w:r>
            <w:r>
              <w:rPr>
                <w:sz w:val="20"/>
              </w:rPr>
              <w:t>17768</w:t>
            </w:r>
            <w:r w:rsidRPr="005A5528">
              <w:rPr>
                <w:sz w:val="20"/>
                <w:lang w:val="en-US"/>
              </w:rPr>
              <w:t xml:space="preserve"> кв.м</w:t>
            </w:r>
          </w:p>
        </w:tc>
      </w:tr>
      <w:tr w:rsidR="00E320B7" w:rsidRPr="005B4876" w:rsidTr="005372DF">
        <w:tblPrEx>
          <w:tblLook w:val="0000" w:firstRow="0" w:lastRow="0" w:firstColumn="0" w:lastColumn="0" w:noHBand="0" w:noVBand="0"/>
        </w:tblPrEx>
        <w:trPr>
          <w:trHeight w:val="599"/>
        </w:trPr>
        <w:tc>
          <w:tcPr>
            <w:tcW w:w="846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48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790" w:type="dxa"/>
          </w:tcPr>
          <w:p w:rsidR="00E320B7" w:rsidRPr="005A5528" w:rsidRDefault="00E320B7" w:rsidP="005372DF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  <w:lang w:val="en-US"/>
              </w:rPr>
              <w:t>–</w:t>
            </w:r>
          </w:p>
        </w:tc>
      </w:tr>
    </w:tbl>
    <w:p w:rsidR="00E320B7" w:rsidRPr="00F76CF6" w:rsidRDefault="00E320B7" w:rsidP="00E320B7">
      <w:pPr>
        <w:pStyle w:val="a9"/>
        <w:jc w:val="center"/>
        <w:rPr>
          <w:b/>
          <w:caps/>
          <w:sz w:val="24"/>
          <w:szCs w:val="24"/>
        </w:rPr>
      </w:pPr>
      <w:r w:rsidRPr="00F76CF6">
        <w:rPr>
          <w:b/>
          <w:caps/>
          <w:sz w:val="24"/>
          <w:szCs w:val="24"/>
        </w:rPr>
        <w:t>ОПИСАНИЕ МЕСТОПОЛОЖЕНИЯ ГРАНИЦ</w:t>
      </w:r>
    </w:p>
    <w:p w:rsidR="00E320B7" w:rsidRPr="00F76CF6" w:rsidRDefault="00E320B7" w:rsidP="00E320B7">
      <w:pPr>
        <w:pStyle w:val="a9"/>
        <w:jc w:val="center"/>
        <w:rPr>
          <w:b/>
          <w:u w:val="single"/>
        </w:rPr>
      </w:pPr>
      <w:r w:rsidRPr="00F76CF6">
        <w:rPr>
          <w:b/>
          <w:u w:val="single"/>
        </w:rPr>
        <w:t>Новосибирская область, Искитимский район, Легостаевский сельсовет, деревня Старососедово</w:t>
      </w:r>
    </w:p>
    <w:p w:rsidR="00E320B7" w:rsidRDefault="00E320B7" w:rsidP="00E320B7">
      <w:pPr>
        <w:tabs>
          <w:tab w:val="left" w:pos="2738"/>
        </w:tabs>
        <w:jc w:val="center"/>
        <w:rPr>
          <w:sz w:val="20"/>
        </w:rPr>
      </w:pPr>
      <w:r w:rsidRPr="00F76CF6">
        <w:rPr>
          <w:b/>
          <w:sz w:val="20"/>
        </w:rPr>
        <w:t>(наименование объекта, местоположение границ которого описано (далее объект)</w:t>
      </w:r>
    </w:p>
    <w:p w:rsidR="00E320B7" w:rsidRDefault="00E320B7" w:rsidP="00E320B7">
      <w:pPr>
        <w:rPr>
          <w:sz w:val="20"/>
        </w:rPr>
      </w:pPr>
      <w:r>
        <w:rPr>
          <w:sz w:val="20"/>
        </w:rPr>
        <w:br w:type="page"/>
      </w:r>
    </w:p>
    <w:p w:rsidR="00E320B7" w:rsidRDefault="00E320B7" w:rsidP="00E320B7">
      <w:pPr>
        <w:rPr>
          <w:sz w:val="20"/>
          <w:szCs w:val="20"/>
        </w:rPr>
      </w:pPr>
    </w:p>
    <w:tbl>
      <w:tblPr>
        <w:tblW w:w="102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276"/>
        <w:gridCol w:w="1275"/>
        <w:gridCol w:w="2552"/>
        <w:gridCol w:w="1986"/>
        <w:gridCol w:w="1702"/>
      </w:tblGrid>
      <w:tr w:rsidR="00E320B7" w:rsidTr="00EB436F">
        <w:trPr>
          <w:trHeight w:val="430"/>
        </w:trPr>
        <w:tc>
          <w:tcPr>
            <w:tcW w:w="1020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320B7" w:rsidRPr="00F76CF6" w:rsidRDefault="00E320B7" w:rsidP="005372DF">
            <w:pPr>
              <w:pStyle w:val="1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t>Раздел 2</w:t>
            </w:r>
          </w:p>
        </w:tc>
      </w:tr>
      <w:tr w:rsidR="00E320B7" w:rsidTr="00EB436F">
        <w:trPr>
          <w:trHeight w:val="325"/>
        </w:trPr>
        <w:tc>
          <w:tcPr>
            <w:tcW w:w="102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E320B7" w:rsidTr="00EB436F">
        <w:trPr>
          <w:trHeight w:val="316"/>
        </w:trPr>
        <w:tc>
          <w:tcPr>
            <w:tcW w:w="102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МСК НСО Зона 4</w:t>
            </w:r>
          </w:p>
        </w:tc>
      </w:tr>
      <w:tr w:rsidR="00E320B7" w:rsidTr="00EB436F">
        <w:trPr>
          <w:trHeight w:val="321"/>
        </w:trPr>
        <w:tc>
          <w:tcPr>
            <w:tcW w:w="102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320B7" w:rsidTr="00EB436F">
        <w:trPr>
          <w:trHeight w:val="102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440272.92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4262506.01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440236.80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4262530.79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440209.46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4262561.69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439940.30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4262572.43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439672.95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4262823.71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439505.45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4263062.12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439434.59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4263294.14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439412.20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4263370.13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439344.85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4263362.09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439126.69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4263304.73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438923.40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4263278.12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438920.20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4263238.13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438927.49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4263227.96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438928.03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4263228.62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438931.39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4263224.54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438935.39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4263205.34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438930.60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4263190.94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438925.80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4263170.12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438929.80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4263156.53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438941.80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4263140.54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438946.59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4263129.32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438952.19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4263122.96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438958.60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4263118.16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438960.19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4263102.14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438960.19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4263082.94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438972.19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4263064.55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439002.59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4263032.54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439014.59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4263024.53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439027.40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4263023.75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439041.80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4263021.35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439053.80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4263014.15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439054.59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4263031.76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439056.99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4263047.75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439060.99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4263057.35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439069.79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4263027.74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439098.59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4262986.94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439132.19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4262952.56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439140.99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4262942.15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439181.24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4262955.44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439206.90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4262880.59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439226.77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4262858.33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439246.73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4262869.67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439248.08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4262848.34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439248.61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4262829.14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439261.89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4262804.12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439299.16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4262824.94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439318.96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4262770.34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439296.62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4262761.04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439307.56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4262727.89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439296.51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4D5E43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4D5E43">
              <w:rPr>
                <w:color w:val="000000"/>
                <w:sz w:val="18"/>
                <w:szCs w:val="18"/>
              </w:rPr>
              <w:t>4262718.59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42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439305.69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4262677.88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439292.75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4262610.47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439321.28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4262585.99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439356.46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4262492.66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439329.40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4262480.63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439483.69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4262286.71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439326.78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4262330.00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439142.43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4262354.93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439006.19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4262350.94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438970.99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4262333.33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438957.39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4262328.56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438942.99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4262328.56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438932.59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4262229.35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438926.19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4262214.95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438924.59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4262189.36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438924.20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4262187.59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438893.05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4262180.39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438901.08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4262127.92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438922.67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4262057.69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438942.25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4261994.96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438975.41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4262006.99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439014.49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4262021.18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439016.88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4262019.14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439025.66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4262011.64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439044.53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4262020.64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439073.42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4262031.71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439110.38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4262044.73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439127.52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4262046.29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439165.35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4262031.44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439294.19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4261967.33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439311.69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4261961.09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439372.71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4261947.32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439384.72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4261944.20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439390.18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4261936.55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439511.78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4261908.56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439538.98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4261900.55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439578.99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4261888.46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439587.61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4261869.50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439592.12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4261859.57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439596.58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4261848.56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439633.38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4261836.56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439673.38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4261836.56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439689.38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4261835.75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439708.58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4261817.36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439726.98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4261805.36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439757.02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4261791.05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439747.12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4261772.87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439725.82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4261736.75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439747.42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4261698.56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439813.55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4261743.92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439830.74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4261755.71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439833.39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4261764.89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439864.98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4261823.36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439879.35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4261843.04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439958.77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4261938.50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439930.92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4261962.41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439902.96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4261946.60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439895.30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4261944.29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439887.55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4262029.52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439918.95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4262085.29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440009.96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4262039.24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440103.05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4262231.75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440219.13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4262433.68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440272.92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Pr="00C45DC0" w:rsidRDefault="00E320B7" w:rsidP="005372DF">
            <w:pPr>
              <w:jc w:val="center"/>
              <w:rPr>
                <w:color w:val="000000"/>
                <w:sz w:val="18"/>
                <w:szCs w:val="18"/>
              </w:rPr>
            </w:pPr>
            <w:r w:rsidRPr="00C45DC0">
              <w:rPr>
                <w:color w:val="000000"/>
                <w:sz w:val="18"/>
                <w:szCs w:val="18"/>
              </w:rPr>
              <w:t>4262506.01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20B7" w:rsidRDefault="00E320B7" w:rsidP="005372DF">
            <w:pPr>
              <w:jc w:val="center"/>
            </w:pPr>
            <w:r w:rsidRPr="00E422D2">
              <w:rPr>
                <w:sz w:val="18"/>
                <w:szCs w:val="20"/>
              </w:rPr>
              <w:t>5,0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</w:tr>
      <w:tr w:rsidR="00E320B7" w:rsidTr="00EB436F">
        <w:trPr>
          <w:trHeight w:val="397"/>
        </w:trPr>
        <w:tc>
          <w:tcPr>
            <w:tcW w:w="102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lastRenderedPageBreak/>
              <w:t>Обозначение</w:t>
            </w:r>
          </w:p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 части границы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vertAlign w:val="subscript"/>
                <w:lang w:val="en-US"/>
              </w:rPr>
              <w:t>t</w:t>
            </w:r>
            <w:r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b"/>
              <w:jc w:val="center"/>
            </w:pPr>
            <w:r>
              <w:rPr>
                <w:sz w:val="18"/>
                <w:szCs w:val="18"/>
              </w:rPr>
              <w:t>–</w:t>
            </w:r>
          </w:p>
        </w:tc>
      </w:tr>
      <w:tr w:rsidR="00E320B7" w:rsidTr="00EB436F">
        <w:trPr>
          <w:trHeight w:val="243"/>
        </w:trPr>
        <w:tc>
          <w:tcPr>
            <w:tcW w:w="102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Текстовое описание местоположения границ объекта</w:t>
            </w:r>
          </w:p>
        </w:tc>
      </w:tr>
      <w:tr w:rsidR="00E320B7" w:rsidTr="00EB436F">
        <w:trPr>
          <w:trHeight w:val="243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51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точки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до</w:t>
            </w:r>
            <w:r>
              <w:rPr>
                <w:sz w:val="20"/>
              </w:rPr>
              <w:t>точки</w:t>
            </w:r>
          </w:p>
        </w:tc>
        <w:tc>
          <w:tcPr>
            <w:tcW w:w="751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103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  <w:tr w:rsidR="00E320B7" w:rsidTr="00EB436F">
        <w:trPr>
          <w:trHeight w:val="24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</w:t>
            </w:r>
          </w:p>
        </w:tc>
        <w:tc>
          <w:tcPr>
            <w:tcW w:w="75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0B7" w:rsidRPr="00F76CF6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-</w:t>
            </w:r>
          </w:p>
        </w:tc>
      </w:tr>
    </w:tbl>
    <w:p w:rsidR="00E320B7" w:rsidRDefault="00E320B7" w:rsidP="00E320B7">
      <w:pPr>
        <w:rPr>
          <w:sz w:val="20"/>
        </w:rPr>
      </w:pPr>
      <w:r>
        <w:rPr>
          <w:sz w:val="20"/>
        </w:rPr>
        <w:br w:type="page"/>
      </w:r>
    </w:p>
    <w:tbl>
      <w:tblPr>
        <w:tblW w:w="100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992"/>
        <w:gridCol w:w="992"/>
        <w:gridCol w:w="991"/>
        <w:gridCol w:w="1133"/>
        <w:gridCol w:w="1558"/>
        <w:gridCol w:w="1558"/>
        <w:gridCol w:w="1417"/>
      </w:tblGrid>
      <w:tr w:rsidR="00E320B7" w:rsidTr="00EB436F">
        <w:trPr>
          <w:trHeight w:val="444"/>
        </w:trPr>
        <w:tc>
          <w:tcPr>
            <w:tcW w:w="1005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E320B7" w:rsidRPr="00F76CF6" w:rsidRDefault="00E320B7" w:rsidP="005372DF">
            <w:pPr>
              <w:pStyle w:val="1"/>
              <w:spacing w:line="240" w:lineRule="atLeast"/>
              <w:jc w:val="center"/>
              <w:rPr>
                <w:b/>
                <w:sz w:val="20"/>
              </w:rPr>
            </w:pPr>
            <w:r w:rsidRPr="00F76CF6">
              <w:rPr>
                <w:b/>
              </w:rPr>
              <w:lastRenderedPageBreak/>
              <w:t>Раздел 3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rPr>
                <w:sz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МСК НСО Зона 4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 Сведения о характерных точках границ объекта </w:t>
            </w:r>
          </w:p>
        </w:tc>
      </w:tr>
      <w:tr w:rsidR="00E320B7" w:rsidTr="00EB436F">
        <w:trPr>
          <w:trHeight w:val="1563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  <w:p w:rsidR="00E320B7" w:rsidRDefault="00E320B7" w:rsidP="005372DF">
            <w:pPr>
              <w:pStyle w:val="1"/>
              <w:jc w:val="both"/>
              <w:rPr>
                <w:sz w:val="20"/>
              </w:rPr>
            </w:pP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Существующие координаты, м</w:t>
            </w:r>
          </w:p>
        </w:tc>
        <w:tc>
          <w:tcPr>
            <w:tcW w:w="2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Измененные (уточненные) координаты, м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</w:t>
            </w:r>
            <w:r>
              <w:rPr>
                <w:sz w:val="20"/>
                <w:szCs w:val="20"/>
                <w:vertAlign w:val="subscript"/>
                <w:lang w:val="en-US"/>
              </w:rPr>
              <w:t>t</w:t>
            </w:r>
            <w:r>
              <w:rPr>
                <w:sz w:val="20"/>
                <w:szCs w:val="20"/>
              </w:rPr>
              <w:t>), м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Y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Y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a3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20B7" w:rsidRDefault="00E320B7" w:rsidP="005372DF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  <w:lang w:val="en-US"/>
              </w:rPr>
            </w:pPr>
            <w:r>
              <w:rPr>
                <w:sz w:val="18"/>
                <w:szCs w:val="20"/>
                <w:lang w:val="en-US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320B7" w:rsidTr="00EB436F">
        <w:trPr>
          <w:trHeight w:val="397"/>
        </w:trPr>
        <w:tc>
          <w:tcPr>
            <w:tcW w:w="100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 Сведения о характерных точках части (частей) границы объекта </w:t>
            </w:r>
          </w:p>
        </w:tc>
      </w:tr>
      <w:tr w:rsidR="00E320B7" w:rsidTr="00EB436F">
        <w:trPr>
          <w:trHeight w:val="5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ab"/>
              <w:spacing w:after="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20B7" w:rsidRDefault="00E320B7" w:rsidP="005372DF">
            <w:pPr>
              <w:pStyle w:val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E320B7" w:rsidRDefault="00E320B7" w:rsidP="00E320B7"/>
    <w:p w:rsidR="00E320B7" w:rsidRDefault="00E320B7" w:rsidP="00E320B7">
      <w:pPr>
        <w:rPr>
          <w:sz w:val="20"/>
        </w:rPr>
      </w:pPr>
      <w:r>
        <w:rPr>
          <w:sz w:val="20"/>
        </w:rPr>
        <w:br w:type="page"/>
      </w:r>
    </w:p>
    <w:p w:rsidR="00E320B7" w:rsidRDefault="00E320B7" w:rsidP="00E320B7">
      <w:pPr>
        <w:rPr>
          <w:sz w:val="20"/>
        </w:rPr>
        <w:sectPr w:rsidR="00E320B7" w:rsidSect="001518D1">
          <w:footerReference w:type="even" r:id="rId20"/>
          <w:footerReference w:type="default" r:id="rId21"/>
          <w:pgSz w:w="11906" w:h="16838" w:code="9"/>
          <w:pgMar w:top="1134" w:right="566" w:bottom="1134" w:left="1134" w:header="709" w:footer="709" w:gutter="0"/>
          <w:cols w:space="398"/>
          <w:docGrid w:linePitch="360"/>
        </w:sectPr>
      </w:pPr>
    </w:p>
    <w:p w:rsidR="00FB194A" w:rsidRPr="00E320B7" w:rsidRDefault="00E320B7">
      <w:pPr>
        <w:rPr>
          <w:sz w:val="20"/>
        </w:rPr>
      </w:pPr>
      <w:r w:rsidRPr="00B61153">
        <w:rPr>
          <w:noProof/>
          <w:sz w:val="20"/>
        </w:rPr>
        <w:lastRenderedPageBreak/>
        <w:drawing>
          <wp:inline distT="0" distB="0" distL="0" distR="0" wp14:anchorId="720BD20E" wp14:editId="4A865008">
            <wp:extent cx="13369126" cy="9442078"/>
            <wp:effectExtent l="0" t="0" r="0" b="0"/>
            <wp:docPr id="7" name="Рисунок 7" descr="C:\Землеустройство_Юля\ИСКИТИМ\! ГЕНЕРАЛЬНЫЙ ПЛАН ПОСЕЛЕНИЯ\ИЗ МИНСТРОЯ_на коррекцию\ОПИСАНИЕ МЕСТОПОЛОЖЕНИЯ ГРАНИЦ НАСЕЛЕННЫХ ПУНКТОВ\д. Старососедово\план границ_старососед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Землеустройство_Юля\ИСКИТИМ\! ГЕНЕРАЛЬНЫЙ ПЛАН ПОСЕЛЕНИЯ\ИЗ МИНСТРОЯ_на коррекцию\ОПИСАНИЕ МЕСТОПОЛОЖЕНИЯ ГРАНИЦ НАСЕЛЕННЫХ ПУНКТОВ\д. Старососедово\план границ_старососедово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1888" cy="944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194A" w:rsidRPr="00E320B7" w:rsidSect="00B61153">
      <w:pgSz w:w="23814" w:h="16839" w:orient="landscape" w:code="8"/>
      <w:pgMar w:top="1134" w:right="1134" w:bottom="566" w:left="1134" w:header="709" w:footer="709" w:gutter="0"/>
      <w:cols w:space="39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77ED" w:rsidRDefault="00BA77ED">
      <w:r>
        <w:separator/>
      </w:r>
    </w:p>
  </w:endnote>
  <w:endnote w:type="continuationSeparator" w:id="0">
    <w:p w:rsidR="00BA77ED" w:rsidRDefault="00BA77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0C84" w:rsidRDefault="005D0C84" w:rsidP="000E0AF3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5D0C84" w:rsidRDefault="005D0C84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0C84" w:rsidRDefault="005D0C84" w:rsidP="008D51C3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7C72" w:rsidRDefault="00507C72" w:rsidP="000E0AF3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507C72" w:rsidRDefault="00507C72" w:rsidP="008D51C3">
    <w:pPr>
      <w:pStyle w:val="a5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7C72" w:rsidRDefault="00507C72" w:rsidP="008D51C3">
    <w:pPr>
      <w:pStyle w:val="a5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0B7" w:rsidRDefault="00E320B7" w:rsidP="000E0AF3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E320B7" w:rsidRDefault="00E320B7" w:rsidP="008D51C3">
    <w:pPr>
      <w:pStyle w:val="a5"/>
      <w:ind w:right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0B7" w:rsidRDefault="00E320B7" w:rsidP="008D51C3">
    <w:pPr>
      <w:pStyle w:val="a5"/>
      <w:ind w:right="36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0B7" w:rsidRDefault="00E320B7" w:rsidP="000E0AF3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E320B7" w:rsidRDefault="00E320B7" w:rsidP="008D51C3">
    <w:pPr>
      <w:pStyle w:val="a5"/>
      <w:ind w:right="360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0B7" w:rsidRDefault="00E320B7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77ED" w:rsidRDefault="00BA77ED">
      <w:r>
        <w:separator/>
      </w:r>
    </w:p>
  </w:footnote>
  <w:footnote w:type="continuationSeparator" w:id="0">
    <w:p w:rsidR="00BA77ED" w:rsidRDefault="00BA77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92B63"/>
    <w:rsid w:val="000270B6"/>
    <w:rsid w:val="00061302"/>
    <w:rsid w:val="0006195B"/>
    <w:rsid w:val="0007437B"/>
    <w:rsid w:val="000A2D35"/>
    <w:rsid w:val="000E0AF3"/>
    <w:rsid w:val="000E6177"/>
    <w:rsid w:val="000F74BA"/>
    <w:rsid w:val="001120BD"/>
    <w:rsid w:val="00137CEE"/>
    <w:rsid w:val="00144EE2"/>
    <w:rsid w:val="001518D1"/>
    <w:rsid w:val="00181214"/>
    <w:rsid w:val="00192B63"/>
    <w:rsid w:val="001A6390"/>
    <w:rsid w:val="001C3AD5"/>
    <w:rsid w:val="001D1BAD"/>
    <w:rsid w:val="001D4228"/>
    <w:rsid w:val="001D5B2F"/>
    <w:rsid w:val="001E4FCE"/>
    <w:rsid w:val="001E7CB8"/>
    <w:rsid w:val="00202900"/>
    <w:rsid w:val="00235B59"/>
    <w:rsid w:val="002625DA"/>
    <w:rsid w:val="00281DA4"/>
    <w:rsid w:val="002B3D5C"/>
    <w:rsid w:val="002C054A"/>
    <w:rsid w:val="002E1F7F"/>
    <w:rsid w:val="002E3FCA"/>
    <w:rsid w:val="002E44B9"/>
    <w:rsid w:val="002E69BF"/>
    <w:rsid w:val="00316410"/>
    <w:rsid w:val="00335943"/>
    <w:rsid w:val="00337F43"/>
    <w:rsid w:val="00340C79"/>
    <w:rsid w:val="00345723"/>
    <w:rsid w:val="003C5A42"/>
    <w:rsid w:val="003C627B"/>
    <w:rsid w:val="003E1C17"/>
    <w:rsid w:val="003E5275"/>
    <w:rsid w:val="003E7E71"/>
    <w:rsid w:val="003F7F20"/>
    <w:rsid w:val="00406578"/>
    <w:rsid w:val="004143B0"/>
    <w:rsid w:val="004179A5"/>
    <w:rsid w:val="004221DE"/>
    <w:rsid w:val="004227DE"/>
    <w:rsid w:val="00432044"/>
    <w:rsid w:val="004545B9"/>
    <w:rsid w:val="0047783D"/>
    <w:rsid w:val="00481272"/>
    <w:rsid w:val="00484838"/>
    <w:rsid w:val="004951A1"/>
    <w:rsid w:val="004A0135"/>
    <w:rsid w:val="004A5B15"/>
    <w:rsid w:val="004A7771"/>
    <w:rsid w:val="004D2DB2"/>
    <w:rsid w:val="004D5E43"/>
    <w:rsid w:val="004F2EE8"/>
    <w:rsid w:val="004F6141"/>
    <w:rsid w:val="00507C72"/>
    <w:rsid w:val="0051104D"/>
    <w:rsid w:val="005255A4"/>
    <w:rsid w:val="0054169C"/>
    <w:rsid w:val="005534A9"/>
    <w:rsid w:val="0057259E"/>
    <w:rsid w:val="005A5528"/>
    <w:rsid w:val="005B1D30"/>
    <w:rsid w:val="005B4876"/>
    <w:rsid w:val="005B670E"/>
    <w:rsid w:val="005C5F96"/>
    <w:rsid w:val="005D0C84"/>
    <w:rsid w:val="005D3807"/>
    <w:rsid w:val="005D50DF"/>
    <w:rsid w:val="005F1B34"/>
    <w:rsid w:val="005F5C35"/>
    <w:rsid w:val="0060207C"/>
    <w:rsid w:val="00603FB9"/>
    <w:rsid w:val="006151C2"/>
    <w:rsid w:val="00632FA7"/>
    <w:rsid w:val="00650C05"/>
    <w:rsid w:val="00650F26"/>
    <w:rsid w:val="00662FC8"/>
    <w:rsid w:val="006731FF"/>
    <w:rsid w:val="00674D66"/>
    <w:rsid w:val="00690F72"/>
    <w:rsid w:val="006932C0"/>
    <w:rsid w:val="006A00AF"/>
    <w:rsid w:val="006A0AC3"/>
    <w:rsid w:val="006A16E6"/>
    <w:rsid w:val="006B3FDD"/>
    <w:rsid w:val="006B7EAA"/>
    <w:rsid w:val="006C1AA7"/>
    <w:rsid w:val="00705E4F"/>
    <w:rsid w:val="00711734"/>
    <w:rsid w:val="00723FCC"/>
    <w:rsid w:val="00724B44"/>
    <w:rsid w:val="007263D7"/>
    <w:rsid w:val="00732DEE"/>
    <w:rsid w:val="00742253"/>
    <w:rsid w:val="00746F36"/>
    <w:rsid w:val="0074727B"/>
    <w:rsid w:val="00772D94"/>
    <w:rsid w:val="00774326"/>
    <w:rsid w:val="00787201"/>
    <w:rsid w:val="007A37E2"/>
    <w:rsid w:val="007B1A3F"/>
    <w:rsid w:val="007D4571"/>
    <w:rsid w:val="007E1B10"/>
    <w:rsid w:val="008174A8"/>
    <w:rsid w:val="00832DCE"/>
    <w:rsid w:val="00833586"/>
    <w:rsid w:val="00845B7C"/>
    <w:rsid w:val="00852AD7"/>
    <w:rsid w:val="00874BB6"/>
    <w:rsid w:val="00876251"/>
    <w:rsid w:val="008A29A3"/>
    <w:rsid w:val="008A3EFE"/>
    <w:rsid w:val="008A6BA5"/>
    <w:rsid w:val="008B2DD8"/>
    <w:rsid w:val="008B44EF"/>
    <w:rsid w:val="008D51C3"/>
    <w:rsid w:val="008E1C91"/>
    <w:rsid w:val="008E2E56"/>
    <w:rsid w:val="00911877"/>
    <w:rsid w:val="00912984"/>
    <w:rsid w:val="00920541"/>
    <w:rsid w:val="009543C0"/>
    <w:rsid w:val="00964AC2"/>
    <w:rsid w:val="00965859"/>
    <w:rsid w:val="009771BD"/>
    <w:rsid w:val="00986AB4"/>
    <w:rsid w:val="009879F3"/>
    <w:rsid w:val="009922D3"/>
    <w:rsid w:val="009A0C27"/>
    <w:rsid w:val="009A4E00"/>
    <w:rsid w:val="009F1327"/>
    <w:rsid w:val="009F3C61"/>
    <w:rsid w:val="00A11DCA"/>
    <w:rsid w:val="00A16F04"/>
    <w:rsid w:val="00A33F22"/>
    <w:rsid w:val="00A60554"/>
    <w:rsid w:val="00A67426"/>
    <w:rsid w:val="00A72B10"/>
    <w:rsid w:val="00A7334B"/>
    <w:rsid w:val="00A80C56"/>
    <w:rsid w:val="00AB6214"/>
    <w:rsid w:val="00AB7AAE"/>
    <w:rsid w:val="00AC715C"/>
    <w:rsid w:val="00AD0B32"/>
    <w:rsid w:val="00AF407B"/>
    <w:rsid w:val="00AF7979"/>
    <w:rsid w:val="00B31482"/>
    <w:rsid w:val="00B31871"/>
    <w:rsid w:val="00B4125C"/>
    <w:rsid w:val="00B53084"/>
    <w:rsid w:val="00B56C75"/>
    <w:rsid w:val="00B61153"/>
    <w:rsid w:val="00B90700"/>
    <w:rsid w:val="00B975A3"/>
    <w:rsid w:val="00BA11ED"/>
    <w:rsid w:val="00BA77ED"/>
    <w:rsid w:val="00BC234A"/>
    <w:rsid w:val="00BD6198"/>
    <w:rsid w:val="00BE1C64"/>
    <w:rsid w:val="00BF4A77"/>
    <w:rsid w:val="00C073BD"/>
    <w:rsid w:val="00C11B14"/>
    <w:rsid w:val="00C24B6C"/>
    <w:rsid w:val="00C41846"/>
    <w:rsid w:val="00C45DC0"/>
    <w:rsid w:val="00C54B37"/>
    <w:rsid w:val="00C622F7"/>
    <w:rsid w:val="00C76277"/>
    <w:rsid w:val="00C90EB6"/>
    <w:rsid w:val="00CA1EE7"/>
    <w:rsid w:val="00CB2F66"/>
    <w:rsid w:val="00CC3DE6"/>
    <w:rsid w:val="00CC4C2B"/>
    <w:rsid w:val="00CD5F4B"/>
    <w:rsid w:val="00CD74DF"/>
    <w:rsid w:val="00CE5394"/>
    <w:rsid w:val="00CF75EF"/>
    <w:rsid w:val="00D00B35"/>
    <w:rsid w:val="00D16AE0"/>
    <w:rsid w:val="00D31A86"/>
    <w:rsid w:val="00D36B49"/>
    <w:rsid w:val="00D40AAF"/>
    <w:rsid w:val="00D42EF9"/>
    <w:rsid w:val="00D4425F"/>
    <w:rsid w:val="00D55354"/>
    <w:rsid w:val="00D65BF5"/>
    <w:rsid w:val="00D65F94"/>
    <w:rsid w:val="00D928D2"/>
    <w:rsid w:val="00DA3B4D"/>
    <w:rsid w:val="00DB4850"/>
    <w:rsid w:val="00DC3827"/>
    <w:rsid w:val="00DF6A6C"/>
    <w:rsid w:val="00DF7293"/>
    <w:rsid w:val="00E05870"/>
    <w:rsid w:val="00E13CAA"/>
    <w:rsid w:val="00E24D8E"/>
    <w:rsid w:val="00E320B7"/>
    <w:rsid w:val="00E34A2D"/>
    <w:rsid w:val="00E55143"/>
    <w:rsid w:val="00E73A11"/>
    <w:rsid w:val="00E82666"/>
    <w:rsid w:val="00E83290"/>
    <w:rsid w:val="00E85DA1"/>
    <w:rsid w:val="00E8672D"/>
    <w:rsid w:val="00EB0B42"/>
    <w:rsid w:val="00EB436F"/>
    <w:rsid w:val="00ED02F9"/>
    <w:rsid w:val="00EE1B03"/>
    <w:rsid w:val="00EE1FBE"/>
    <w:rsid w:val="00EE4A54"/>
    <w:rsid w:val="00F07C00"/>
    <w:rsid w:val="00F4414D"/>
    <w:rsid w:val="00F5488D"/>
    <w:rsid w:val="00F550FD"/>
    <w:rsid w:val="00F66554"/>
    <w:rsid w:val="00F679A1"/>
    <w:rsid w:val="00F76CF6"/>
    <w:rsid w:val="00F925A7"/>
    <w:rsid w:val="00F969E1"/>
    <w:rsid w:val="00FB0474"/>
    <w:rsid w:val="00FB194A"/>
    <w:rsid w:val="00FC48B8"/>
    <w:rsid w:val="00FD5564"/>
    <w:rsid w:val="00FE2B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7BBDD406-4AD1-47A4-9F53-6FC4F15484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uiPriority w:val="99"/>
    <w:rsid w:val="005B4876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DF7293"/>
  </w:style>
  <w:style w:type="table" w:styleId="a8">
    <w:name w:val="Table Grid"/>
    <w:basedOn w:val="a1"/>
    <w:rsid w:val="002C0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4143B0"/>
    <w:rPr>
      <w:snapToGrid w:val="0"/>
      <w:sz w:val="24"/>
    </w:rPr>
  </w:style>
  <w:style w:type="paragraph" w:styleId="a9">
    <w:name w:val="endnote text"/>
    <w:basedOn w:val="a"/>
    <w:link w:val="aa"/>
    <w:uiPriority w:val="99"/>
    <w:rsid w:val="00A16F04"/>
    <w:rPr>
      <w:sz w:val="20"/>
      <w:szCs w:val="20"/>
    </w:rPr>
  </w:style>
  <w:style w:type="character" w:customStyle="1" w:styleId="aa">
    <w:name w:val="Текст концевой сноски Знак"/>
    <w:basedOn w:val="a0"/>
    <w:link w:val="a9"/>
    <w:uiPriority w:val="99"/>
    <w:rsid w:val="00A16F04"/>
  </w:style>
  <w:style w:type="paragraph" w:styleId="ab">
    <w:name w:val="Normal (Web)"/>
    <w:basedOn w:val="a"/>
    <w:uiPriority w:val="99"/>
    <w:rsid w:val="00A16F04"/>
    <w:pPr>
      <w:spacing w:before="100" w:beforeAutospacing="1" w:after="119"/>
    </w:pPr>
  </w:style>
  <w:style w:type="paragraph" w:styleId="ac">
    <w:name w:val="Balloon Text"/>
    <w:basedOn w:val="a"/>
    <w:link w:val="ad"/>
    <w:uiPriority w:val="99"/>
    <w:rsid w:val="00FD556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FD5564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CD5F4B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CD5F4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43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footer" Target="footer8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oter" Target="footer3.xml"/><Relationship Id="rId22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7;&#1074;&#1077;&#1076;&#1077;&#1085;&#1080;&#1103;&#1054;&#1073;&#1054;&#1073;&#1098;&#1077;&#1082;&#1090;&#1077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6090BB-C194-4CAA-B77E-E23EEAFD6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СведенияОбОбъекте.dot</Template>
  <TotalTime>143</TotalTime>
  <Pages>59</Pages>
  <Words>13067</Words>
  <Characters>74484</Characters>
  <Application>Microsoft Office Word</Application>
  <DocSecurity>0</DocSecurity>
  <Lines>620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87377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PBPROG-71</dc:creator>
  <cp:lastModifiedBy>Olya</cp:lastModifiedBy>
  <cp:revision>42</cp:revision>
  <cp:lastPrinted>2020-01-09T03:35:00Z</cp:lastPrinted>
  <dcterms:created xsi:type="dcterms:W3CDTF">2020-01-09T03:12:00Z</dcterms:created>
  <dcterms:modified xsi:type="dcterms:W3CDTF">2020-01-11T10:02:00Z</dcterms:modified>
</cp:coreProperties>
</file>